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12D9FD8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proofErr w:type="spellStart"/>
      <w:r w:rsidRPr="00CE0424">
        <w:rPr>
          <w:sz w:val="32"/>
          <w:szCs w:val="32"/>
        </w:rPr>
        <w:t>Tdoc</w:t>
      </w:r>
      <w:proofErr w:type="spellEnd"/>
      <w:r w:rsidRPr="00CE0424">
        <w:rPr>
          <w:sz w:val="32"/>
          <w:szCs w:val="32"/>
        </w:rPr>
        <w:t xml:space="preserve"> </w:t>
      </w:r>
      <w:r w:rsidR="00D800BB" w:rsidRPr="00D800BB">
        <w:rPr>
          <w:sz w:val="32"/>
          <w:szCs w:val="32"/>
        </w:rPr>
        <w:t>R2-2210785</w:t>
      </w:r>
    </w:p>
    <w:p w14:paraId="163948F7" w14:textId="77777777" w:rsidR="00E90E49" w:rsidRPr="00CE0424" w:rsidRDefault="00C268E6" w:rsidP="00311702">
      <w:pPr>
        <w:pStyle w:val="3GPPHeader"/>
      </w:pPr>
      <w:r>
        <w:t>Electronic meeting, 202</w:t>
      </w:r>
      <w:r w:rsidR="00DF66E1">
        <w:t>2-08-17 - 2022-08-29</w:t>
      </w:r>
    </w:p>
    <w:p w14:paraId="2EB0FA08" w14:textId="77777777" w:rsidR="00E90E49" w:rsidRPr="00CE0424" w:rsidRDefault="00E90E49" w:rsidP="00357380">
      <w:pPr>
        <w:pStyle w:val="3GPPHeader"/>
      </w:pPr>
    </w:p>
    <w:p w14:paraId="5674D7A0" w14:textId="72A23F3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5386E">
        <w:rPr>
          <w:sz w:val="22"/>
          <w:szCs w:val="22"/>
        </w:rPr>
        <w:t>6.17.</w:t>
      </w:r>
      <w:r w:rsidR="00E87CE3">
        <w:rPr>
          <w:sz w:val="22"/>
          <w:szCs w:val="22"/>
        </w:rPr>
        <w:t>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33EDA3F1" w:rsidR="00E90E49" w:rsidRPr="00CE0424" w:rsidRDefault="003D3C45" w:rsidP="00311702">
      <w:pPr>
        <w:pStyle w:val="3GPPHeader"/>
        <w:rPr>
          <w:sz w:val="22"/>
          <w:szCs w:val="22"/>
        </w:rPr>
      </w:pPr>
      <w:r>
        <w:rPr>
          <w:sz w:val="22"/>
          <w:szCs w:val="22"/>
        </w:rPr>
        <w:t>Title:</w:t>
      </w:r>
      <w:r w:rsidR="00E90E49" w:rsidRPr="00CE0424">
        <w:rPr>
          <w:sz w:val="22"/>
          <w:szCs w:val="22"/>
        </w:rPr>
        <w:tab/>
      </w:r>
      <w:r w:rsidR="007B49CB">
        <w:t>[Pre119bis-e][002]</w:t>
      </w:r>
      <w:r w:rsidR="007B49CB">
        <w:t xml:space="preserve"> </w:t>
      </w:r>
      <w:r w:rsidR="006E74DE">
        <w:rPr>
          <w:sz w:val="22"/>
          <w:szCs w:val="22"/>
        </w:rPr>
        <w:t>Summary on RRC MIMO Rel-17</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77777777" w:rsidR="00E90E49" w:rsidRPr="00CE0424" w:rsidRDefault="00E90E49" w:rsidP="00E90E49"/>
    <w:p w14:paraId="42047B96" w14:textId="09B10F30" w:rsidR="00E90E49" w:rsidRPr="00CE0424" w:rsidRDefault="00230D18" w:rsidP="00CE0424">
      <w:pPr>
        <w:pStyle w:val="Heading1"/>
      </w:pPr>
      <w:r>
        <w:t>1</w:t>
      </w:r>
      <w:r>
        <w:tab/>
      </w:r>
      <w:r w:rsidR="003717C2">
        <w:t xml:space="preserve">How to correctly capture </w:t>
      </w:r>
      <w:r w:rsidR="00A47EFC">
        <w:t>“</w:t>
      </w:r>
      <w:r w:rsidR="003717C2">
        <w:t>no impact</w:t>
      </w:r>
      <w:r w:rsidR="00A47EFC" w:rsidRPr="00A47EFC">
        <w:t xml:space="preserve"> </w:t>
      </w:r>
      <w:r w:rsidR="00A47EFC" w:rsidRPr="00A47EFC">
        <w:t xml:space="preserve">to RRM with inter-cell </w:t>
      </w:r>
      <w:proofErr w:type="spellStart"/>
      <w:r w:rsidR="00A47EFC" w:rsidRPr="00A47EFC">
        <w:t>mTRP</w:t>
      </w:r>
      <w:proofErr w:type="spellEnd"/>
      <w:r w:rsidR="00A47EFC">
        <w:t>”</w:t>
      </w:r>
    </w:p>
    <w:p w14:paraId="7F3369D1" w14:textId="761F7C86" w:rsidR="00800A8B" w:rsidRDefault="00800A8B" w:rsidP="00CE0424">
      <w:pPr>
        <w:pStyle w:val="BodyText"/>
      </w:pPr>
    </w:p>
    <w:p w14:paraId="2C64DA8E" w14:textId="7651C459" w:rsidR="00781A73" w:rsidRDefault="00781A73" w:rsidP="008A6556">
      <w:pPr>
        <w:pStyle w:val="BodyText"/>
      </w:pPr>
    </w:p>
    <w:p w14:paraId="39E674CE" w14:textId="77777777" w:rsidR="00E44DD3" w:rsidRDefault="00E44DD3" w:rsidP="008A6556">
      <w:pPr>
        <w:pStyle w:val="BodyText"/>
      </w:pPr>
    </w:p>
    <w:p w14:paraId="7C3CD282" w14:textId="381414BC" w:rsidR="008A6556" w:rsidRDefault="008A6556" w:rsidP="008A6556">
      <w:pPr>
        <w:pStyle w:val="BodyText"/>
      </w:pPr>
      <w:r>
        <w:t>R2-2210077</w:t>
      </w:r>
      <w:r>
        <w:tab/>
        <w:t xml:space="preserve">Corrections for Release-17 </w:t>
      </w:r>
      <w:proofErr w:type="spellStart"/>
      <w:r>
        <w:t>feMIMO</w:t>
      </w:r>
      <w:proofErr w:type="spellEnd"/>
      <w:r>
        <w:tab/>
        <w:t>Ericsson</w:t>
      </w:r>
      <w:r>
        <w:tab/>
      </w:r>
    </w:p>
    <w:p w14:paraId="0AD9A312" w14:textId="6F92C838" w:rsidR="00A426B9" w:rsidRDefault="00A426B9" w:rsidP="00A426B9">
      <w:pPr>
        <w:pStyle w:val="CRCoverPage"/>
        <w:spacing w:after="0"/>
        <w:ind w:left="100"/>
        <w:rPr>
          <w:noProof/>
        </w:rPr>
      </w:pPr>
      <w:r>
        <w:rPr>
          <w:noProof/>
        </w:rPr>
        <w:t>Current field description</w:t>
      </w:r>
      <w:r w:rsidR="00A47EFC">
        <w:rPr>
          <w:noProof/>
        </w:rPr>
        <w:t xml:space="preserve"> of </w:t>
      </w:r>
      <w:r w:rsidR="00A47EFC" w:rsidRPr="00A47EFC">
        <w:rPr>
          <w:i/>
          <w:iCs/>
          <w:noProof/>
        </w:rPr>
        <w:t>additionalPCI-ToAddModListList</w:t>
      </w:r>
      <w:r>
        <w:rPr>
          <w:noProof/>
        </w:rPr>
        <w:t xml:space="preserve"> states:</w:t>
      </w:r>
    </w:p>
    <w:p w14:paraId="5A51A987" w14:textId="77777777" w:rsidR="00A426B9" w:rsidRPr="00D87C0F" w:rsidRDefault="00A426B9" w:rsidP="00A426B9">
      <w:pPr>
        <w:pStyle w:val="CRCoverPage"/>
        <w:spacing w:after="0"/>
        <w:ind w:left="100"/>
        <w:rPr>
          <w:noProof/>
        </w:rPr>
      </w:pPr>
    </w:p>
    <w:p w14:paraId="09E17E88" w14:textId="77777777" w:rsidR="00A426B9" w:rsidRDefault="00A426B9" w:rsidP="00A426B9">
      <w:pPr>
        <w:pStyle w:val="CRCoverPage"/>
        <w:spacing w:after="0"/>
        <w:ind w:left="100"/>
        <w:rPr>
          <w:noProof/>
        </w:rPr>
      </w:pPr>
      <w:r>
        <w:rPr>
          <w:noProof/>
        </w:rPr>
        <w:t>List of information for the additional SSB with different PCI than the serving cell PCI. The additional SSBs with different PCIs are not used for measurement event evaluation.</w:t>
      </w:r>
    </w:p>
    <w:p w14:paraId="2ABFDCC2" w14:textId="77777777" w:rsidR="00A426B9" w:rsidRDefault="00A426B9" w:rsidP="00A426B9">
      <w:pPr>
        <w:pStyle w:val="CRCoverPage"/>
        <w:spacing w:after="0"/>
        <w:ind w:left="100"/>
        <w:rPr>
          <w:noProof/>
        </w:rPr>
      </w:pPr>
    </w:p>
    <w:p w14:paraId="088E9997" w14:textId="729D0CBD" w:rsidR="00A426B9" w:rsidRDefault="00A426B9" w:rsidP="00A426B9">
      <w:pPr>
        <w:pStyle w:val="CRCoverPage"/>
        <w:spacing w:after="0"/>
        <w:ind w:left="100"/>
        <w:rPr>
          <w:noProof/>
        </w:rPr>
      </w:pPr>
      <w:r>
        <w:rPr>
          <w:noProof/>
        </w:rPr>
        <w:t>RAN2 agreement is:</w:t>
      </w:r>
      <w:r w:rsidR="0078623C">
        <w:rPr>
          <w:noProof/>
        </w:rPr>
        <w:t xml:space="preserve"> “</w:t>
      </w:r>
      <w:r>
        <w:rPr>
          <w:noProof/>
        </w:rPr>
        <w:t xml:space="preserve">RAN2 confirms that there is no impact </w:t>
      </w:r>
      <w:bookmarkStart w:id="0" w:name="_Hlk115959696"/>
      <w:r>
        <w:rPr>
          <w:noProof/>
        </w:rPr>
        <w:t>to RRM with inter-cell mTRP</w:t>
      </w:r>
      <w:bookmarkEnd w:id="0"/>
      <w:r>
        <w:rPr>
          <w:noProof/>
        </w:rPr>
        <w:t>.</w:t>
      </w:r>
      <w:r w:rsidR="0078623C">
        <w:rPr>
          <w:noProof/>
        </w:rPr>
        <w:t>”</w:t>
      </w:r>
    </w:p>
    <w:p w14:paraId="61A6E715" w14:textId="77777777" w:rsidR="00A426B9" w:rsidRDefault="00A426B9" w:rsidP="00A426B9">
      <w:pPr>
        <w:pStyle w:val="CRCoverPage"/>
        <w:spacing w:after="0"/>
        <w:ind w:left="100"/>
        <w:rPr>
          <w:noProof/>
        </w:rPr>
      </w:pPr>
    </w:p>
    <w:p w14:paraId="5AFBF76E" w14:textId="77777777" w:rsidR="00A426B9" w:rsidRDefault="00A426B9" w:rsidP="00A426B9">
      <w:pPr>
        <w:pStyle w:val="CRCoverPage"/>
        <w:spacing w:after="0"/>
        <w:ind w:left="100"/>
        <w:rPr>
          <w:noProof/>
        </w:rPr>
      </w:pPr>
      <w:r>
        <w:rPr>
          <w:noProof/>
        </w:rPr>
        <w:t>Issue with current text “</w:t>
      </w:r>
      <w:r w:rsidRPr="008F2CF4">
        <w:rPr>
          <w:i/>
          <w:iCs/>
          <w:noProof/>
        </w:rPr>
        <w:t>The additional SSBs with different PCIs are not used for measurement event evaluation.”</w:t>
      </w:r>
      <w:r>
        <w:rPr>
          <w:noProof/>
        </w:rPr>
        <w:t xml:space="preserve"> is that it may be interpreted that those PCIs, if same as neighbor cell PCIs, should not be measured as neighbor cells. This would be a impact to RRM and hence to aligned with the agreement.</w:t>
      </w:r>
    </w:p>
    <w:p w14:paraId="0F5018E5" w14:textId="77777777" w:rsidR="00A426B9" w:rsidRDefault="00A426B9" w:rsidP="00A426B9">
      <w:pPr>
        <w:pStyle w:val="CRCoverPage"/>
        <w:spacing w:after="0"/>
        <w:ind w:left="100"/>
        <w:rPr>
          <w:noProof/>
        </w:rPr>
      </w:pPr>
    </w:p>
    <w:p w14:paraId="0ED7CC2E" w14:textId="77777777" w:rsidR="00A426B9" w:rsidRDefault="00A426B9" w:rsidP="00A426B9">
      <w:pPr>
        <w:pStyle w:val="CRCoverPage"/>
        <w:spacing w:after="0"/>
        <w:ind w:left="100"/>
        <w:rPr>
          <w:i/>
          <w:iCs/>
          <w:noProof/>
        </w:rPr>
      </w:pPr>
      <w:r>
        <w:rPr>
          <w:noProof/>
        </w:rPr>
        <w:t>The sentence should be revised to: “</w:t>
      </w:r>
      <w:r w:rsidRPr="00C00625">
        <w:rPr>
          <w:i/>
          <w:iCs/>
          <w:noProof/>
        </w:rPr>
        <w:t>The additional SSBs with different PCIs shall not impact serving cell quality derivation.”</w:t>
      </w:r>
    </w:p>
    <w:p w14:paraId="07C0C307" w14:textId="77777777" w:rsidR="00A426B9" w:rsidRDefault="00A426B9" w:rsidP="00A426B9">
      <w:pPr>
        <w:pStyle w:val="CRCoverPage"/>
        <w:spacing w:after="0"/>
        <w:ind w:left="100"/>
        <w:rPr>
          <w:i/>
          <w:iCs/>
          <w:noProof/>
        </w:rPr>
      </w:pPr>
    </w:p>
    <w:p w14:paraId="09068D82" w14:textId="77777777" w:rsidR="00A426B9" w:rsidRPr="00C00625" w:rsidRDefault="00A426B9" w:rsidP="00A426B9">
      <w:pPr>
        <w:pStyle w:val="CRCoverPage"/>
        <w:spacing w:after="0"/>
        <w:ind w:left="100"/>
        <w:rPr>
          <w:noProof/>
        </w:rPr>
      </w:pPr>
      <w:r>
        <w:rPr>
          <w:noProof/>
        </w:rPr>
        <w:t>The change is as follows:</w:t>
      </w:r>
    </w:p>
    <w:p w14:paraId="5B6F5CE9" w14:textId="77777777" w:rsidR="00A426B9" w:rsidRDefault="00A426B9" w:rsidP="00A426B9">
      <w:pPr>
        <w:pStyle w:val="CRCoverPage"/>
        <w:spacing w:after="0"/>
        <w:ind w:left="100"/>
        <w:rPr>
          <w:i/>
          <w:iCs/>
          <w:noProof/>
        </w:rPr>
      </w:pPr>
    </w:p>
    <w:p w14:paraId="5A4C48AF" w14:textId="77777777" w:rsidR="00A426B9" w:rsidRPr="00C00625" w:rsidRDefault="00A426B9" w:rsidP="00A426B9">
      <w:pPr>
        <w:pStyle w:val="CRCoverPage"/>
        <w:spacing w:after="0"/>
        <w:ind w:left="100"/>
        <w:rPr>
          <w:b/>
          <w:bCs/>
          <w:noProof/>
        </w:rPr>
      </w:pPr>
      <w:r w:rsidRPr="00C00625">
        <w:rPr>
          <w:b/>
          <w:bCs/>
          <w:i/>
          <w:iCs/>
          <w:noProof/>
        </w:rPr>
        <w:t>additionalPCI-ToAddModListList.</w:t>
      </w:r>
    </w:p>
    <w:p w14:paraId="3B8D4CF2" w14:textId="77777777" w:rsidR="00A426B9" w:rsidRDefault="00A426B9" w:rsidP="00A426B9">
      <w:pPr>
        <w:pStyle w:val="CRCoverPage"/>
        <w:spacing w:after="0"/>
        <w:ind w:left="100"/>
        <w:rPr>
          <w:strike/>
          <w:noProof/>
        </w:rPr>
      </w:pPr>
      <w:r>
        <w:rPr>
          <w:noProof/>
        </w:rPr>
        <w:lastRenderedPageBreak/>
        <w:t xml:space="preserve">List of information for the additional SSB with different PCI than the serving cell PCI. The additional SSBs with different PCIs </w:t>
      </w:r>
      <w:r w:rsidRPr="00746FAE">
        <w:rPr>
          <w:noProof/>
          <w:color w:val="FF0000"/>
        </w:rPr>
        <w:t xml:space="preserve">shall not impact serving cell quality derivation. </w:t>
      </w:r>
      <w:r w:rsidRPr="00C00625">
        <w:rPr>
          <w:strike/>
          <w:noProof/>
        </w:rPr>
        <w:t>are not used for measurement event evaluation.</w:t>
      </w:r>
    </w:p>
    <w:p w14:paraId="3677B23A" w14:textId="1BC23B27" w:rsidR="00B540D1" w:rsidRDefault="00B540D1" w:rsidP="008A6556">
      <w:pPr>
        <w:pStyle w:val="BodyText"/>
      </w:pPr>
    </w:p>
    <w:p w14:paraId="1DF9ED6D" w14:textId="77777777" w:rsidR="0078623C" w:rsidRDefault="0078623C" w:rsidP="0078623C">
      <w:pPr>
        <w:pStyle w:val="BodyText"/>
      </w:pPr>
    </w:p>
    <w:p w14:paraId="1816212D" w14:textId="118BD5B6" w:rsidR="0078623C" w:rsidRPr="00A04F49" w:rsidRDefault="0078623C" w:rsidP="0078623C">
      <w:pPr>
        <w:pStyle w:val="Proposal"/>
      </w:pPr>
      <w:bookmarkStart w:id="1" w:name="_Toc115973592"/>
      <w:r>
        <w:t xml:space="preserve">RAN2 </w:t>
      </w:r>
      <w:r w:rsidR="00071BE2">
        <w:t>to reformulate the field description</w:t>
      </w:r>
      <w:r w:rsidR="00A4182A">
        <w:t xml:space="preserve"> of </w:t>
      </w:r>
      <w:r w:rsidR="00A4182A" w:rsidRPr="00C00625">
        <w:rPr>
          <w:i/>
          <w:iCs/>
          <w:noProof/>
        </w:rPr>
        <w:t>additionalPCI-ToAddModListList</w:t>
      </w:r>
      <w:r w:rsidR="00A4182A">
        <w:rPr>
          <w:i/>
          <w:iCs/>
          <w:noProof/>
        </w:rPr>
        <w:t xml:space="preserve"> </w:t>
      </w:r>
      <w:r w:rsidR="00A4182A">
        <w:rPr>
          <w:noProof/>
        </w:rPr>
        <w:t>to more correctly capture “</w:t>
      </w:r>
      <w:r w:rsidR="00A4182A">
        <w:rPr>
          <w:noProof/>
        </w:rPr>
        <w:t>there is no impact to RRM with inter-cell mTRP</w:t>
      </w:r>
      <w:r w:rsidR="00A4182A">
        <w:rPr>
          <w:noProof/>
        </w:rPr>
        <w:t>”</w:t>
      </w:r>
      <w:r>
        <w:t>.</w:t>
      </w:r>
      <w:bookmarkEnd w:id="1"/>
    </w:p>
    <w:p w14:paraId="24038621" w14:textId="77777777" w:rsidR="0078623C" w:rsidRDefault="0078623C" w:rsidP="0078623C">
      <w:pPr>
        <w:pStyle w:val="BodyText"/>
      </w:pPr>
    </w:p>
    <w:p w14:paraId="48A758BF" w14:textId="77777777" w:rsidR="00E118F8" w:rsidRPr="00CE0424" w:rsidRDefault="00E118F8" w:rsidP="00E118F8"/>
    <w:p w14:paraId="570477AB" w14:textId="77777777" w:rsidR="00E118F8" w:rsidRPr="00CE0424" w:rsidRDefault="00E118F8" w:rsidP="00E118F8">
      <w:pPr>
        <w:pStyle w:val="Heading1"/>
      </w:pPr>
      <w:r>
        <w:t>1</w:t>
      </w:r>
      <w:r>
        <w:tab/>
        <w:t>How to correctly capture “no impact</w:t>
      </w:r>
      <w:r w:rsidRPr="00A47EFC">
        <w:t xml:space="preserve"> to RRM with inter-cell </w:t>
      </w:r>
      <w:proofErr w:type="spellStart"/>
      <w:r w:rsidRPr="00A47EFC">
        <w:t>mTRP</w:t>
      </w:r>
      <w:proofErr w:type="spellEnd"/>
      <w:r>
        <w:t>”</w:t>
      </w:r>
    </w:p>
    <w:p w14:paraId="616FC49E" w14:textId="77777777" w:rsidR="00E118F8" w:rsidRDefault="00E118F8" w:rsidP="00E118F8">
      <w:pPr>
        <w:pStyle w:val="BodyText"/>
      </w:pPr>
    </w:p>
    <w:p w14:paraId="28FD23D4" w14:textId="39948F9B" w:rsidR="00B540D1" w:rsidRDefault="00B540D1" w:rsidP="00B540D1">
      <w:pPr>
        <w:pStyle w:val="BodyText"/>
      </w:pPr>
      <w:r>
        <w:t>R2-2210124</w:t>
      </w:r>
      <w:r>
        <w:tab/>
        <w:t>Discussion on configurations for Rel-17 unified TCI</w:t>
      </w:r>
      <w:r>
        <w:tab/>
        <w:t>CATT</w:t>
      </w:r>
      <w:r w:rsidR="00AC5FB7">
        <w:t>:</w:t>
      </w:r>
      <w:r>
        <w:tab/>
      </w:r>
    </w:p>
    <w:p w14:paraId="25A3E092" w14:textId="77777777" w:rsidR="00AC5FB7" w:rsidRPr="00AC5FB7" w:rsidRDefault="00AC5FB7" w:rsidP="00AC5FB7">
      <w:pPr>
        <w:spacing w:before="120" w:after="120"/>
        <w:ind w:left="567"/>
        <w:rPr>
          <w:i/>
          <w:iCs/>
          <w:color w:val="000000"/>
          <w:lang w:eastAsia="zh-CN"/>
        </w:rPr>
      </w:pPr>
      <w:r w:rsidRPr="00AC5FB7">
        <w:rPr>
          <w:rFonts w:hint="eastAsia"/>
          <w:i/>
          <w:iCs/>
          <w:color w:val="000000"/>
          <w:lang w:eastAsia="zh-CN"/>
        </w:rPr>
        <w:t>In RAN1#106e</w:t>
      </w:r>
      <w:r w:rsidRPr="00AC5FB7">
        <w:rPr>
          <w:i/>
          <w:iCs/>
          <w:color w:val="000000"/>
          <w:lang w:eastAsia="zh-CN"/>
        </w:rPr>
        <w:t xml:space="preserve"> [1]</w:t>
      </w:r>
      <w:r w:rsidRPr="00AC5FB7">
        <w:rPr>
          <w:rFonts w:hint="eastAsia"/>
          <w:i/>
          <w:iCs/>
          <w:color w:val="000000"/>
          <w:lang w:eastAsia="zh-CN"/>
        </w:rPr>
        <w:t xml:space="preserve">, </w:t>
      </w:r>
      <w:r w:rsidRPr="00AC5FB7">
        <w:rPr>
          <w:i/>
          <w:iCs/>
          <w:color w:val="000000"/>
          <w:lang w:eastAsia="zh-CN"/>
        </w:rPr>
        <w:t xml:space="preserve">it was </w:t>
      </w:r>
      <w:r w:rsidRPr="00AC5FB7">
        <w:rPr>
          <w:rFonts w:hint="eastAsia"/>
          <w:i/>
          <w:iCs/>
          <w:color w:val="000000"/>
          <w:lang w:eastAsia="zh-CN"/>
        </w:rPr>
        <w:t xml:space="preserve">agreed that the AP CSI-RS can share the </w:t>
      </w:r>
      <w:r w:rsidRPr="00AC5FB7">
        <w:rPr>
          <w:i/>
          <w:iCs/>
          <w:color w:val="000000"/>
          <w:lang w:eastAsia="zh-CN"/>
        </w:rPr>
        <w:t>same</w:t>
      </w:r>
      <w:r w:rsidRPr="00AC5FB7">
        <w:rPr>
          <w:rFonts w:hint="eastAsia"/>
          <w:i/>
          <w:iCs/>
          <w:color w:val="000000"/>
          <w:lang w:eastAsia="zh-CN"/>
        </w:rPr>
        <w:t xml:space="preserve"> indicated Rel-17 TCI state as indicated for PDSCH/PDCCH reception. </w:t>
      </w:r>
    </w:p>
    <w:tbl>
      <w:tblPr>
        <w:tblStyle w:val="TableGrid"/>
        <w:tblW w:w="0" w:type="auto"/>
        <w:tblInd w:w="817" w:type="dxa"/>
        <w:tblLook w:val="04A0" w:firstRow="1" w:lastRow="0" w:firstColumn="1" w:lastColumn="0" w:noHBand="0" w:noVBand="1"/>
      </w:tblPr>
      <w:tblGrid>
        <w:gridCol w:w="9214"/>
      </w:tblGrid>
      <w:tr w:rsidR="00AC5FB7" w:rsidRPr="00AC5FB7" w14:paraId="5F6973F7" w14:textId="77777777" w:rsidTr="00AC5FB7">
        <w:tc>
          <w:tcPr>
            <w:tcW w:w="9214" w:type="dxa"/>
          </w:tcPr>
          <w:p w14:paraId="1AEB0B99" w14:textId="77777777" w:rsidR="00AC5FB7" w:rsidRPr="00AC5FB7" w:rsidRDefault="00AC5FB7" w:rsidP="00F73A1F">
            <w:pPr>
              <w:spacing w:after="0"/>
              <w:rPr>
                <w:rFonts w:ascii="Times" w:eastAsia="Malgun Gothic" w:hAnsi="Times" w:cs="Times"/>
                <w:i/>
                <w:iCs/>
                <w:lang w:eastAsia="ko-KR"/>
              </w:rPr>
            </w:pPr>
            <w:r w:rsidRPr="00AC5FB7">
              <w:rPr>
                <w:rFonts w:ascii="Times" w:eastAsia="Malgun Gothic" w:hAnsi="Times" w:cs="Times"/>
                <w:b/>
                <w:bCs/>
                <w:i/>
                <w:iCs/>
                <w:color w:val="000000"/>
                <w:highlight w:val="green"/>
                <w:lang w:eastAsia="ko-KR"/>
              </w:rPr>
              <w:t>Agreement</w:t>
            </w:r>
          </w:p>
          <w:p w14:paraId="4628ACCC" w14:textId="77777777" w:rsidR="00AC5FB7" w:rsidRPr="00AC5FB7" w:rsidRDefault="00AC5FB7" w:rsidP="00F73A1F">
            <w:pPr>
              <w:spacing w:after="0"/>
              <w:rPr>
                <w:rFonts w:ascii="Times" w:eastAsia="Malgun Gothic" w:hAnsi="Times" w:cs="Times"/>
                <w:i/>
                <w:iCs/>
                <w:lang w:eastAsia="ko-KR"/>
              </w:rPr>
            </w:pPr>
            <w:r w:rsidRPr="00AC5FB7">
              <w:rPr>
                <w:rFonts w:ascii="Times" w:eastAsia="Malgun Gothic" w:hAnsi="Times" w:cs="Times"/>
                <w:i/>
                <w:iCs/>
                <w:lang w:eastAsia="ko-KR"/>
              </w:rPr>
              <w:t xml:space="preserve">On Rel.17 unified TCI framework, the following DL RSs can </w:t>
            </w:r>
            <w:bookmarkStart w:id="2" w:name="_Hlk115383096"/>
            <w:r w:rsidRPr="00AC5FB7">
              <w:rPr>
                <w:rFonts w:ascii="Times" w:eastAsia="Malgun Gothic" w:hAnsi="Times" w:cs="Times"/>
                <w:i/>
                <w:iCs/>
                <w:lang w:eastAsia="ko-KR"/>
              </w:rPr>
              <w:t>share the same indicated Rel-17 TCI state as UE-dedicated reception on PDSCH and for UE-dedicated reception on all or subset of CORESETs in a CC</w:t>
            </w:r>
            <w:bookmarkEnd w:id="2"/>
          </w:p>
          <w:p w14:paraId="2179DB23" w14:textId="77777777" w:rsidR="00AC5FB7" w:rsidRPr="00AC5FB7" w:rsidRDefault="00AC5FB7" w:rsidP="00AC5FB7">
            <w:pPr>
              <w:numPr>
                <w:ilvl w:val="0"/>
                <w:numId w:val="32"/>
              </w:numPr>
              <w:overflowPunct/>
              <w:autoSpaceDE/>
              <w:autoSpaceDN/>
              <w:adjustRightInd/>
              <w:snapToGrid w:val="0"/>
              <w:spacing w:after="0"/>
              <w:textAlignment w:val="auto"/>
              <w:rPr>
                <w:rFonts w:ascii="Times" w:eastAsia="Batang" w:hAnsi="Times"/>
                <w:i/>
                <w:iCs/>
                <w:lang w:eastAsia="x-none"/>
              </w:rPr>
            </w:pPr>
            <w:r w:rsidRPr="00AC5FB7">
              <w:rPr>
                <w:rFonts w:ascii="Times" w:eastAsia="Batang" w:hAnsi="Times"/>
                <w:i/>
                <w:iCs/>
                <w:lang w:eastAsia="x-none"/>
              </w:rPr>
              <w:t>Aperiodic CSI-RS resources for CSI</w:t>
            </w:r>
          </w:p>
          <w:p w14:paraId="5AD89D10" w14:textId="77777777" w:rsidR="00AC5FB7" w:rsidRPr="00AC5FB7" w:rsidRDefault="00AC5FB7" w:rsidP="00AC5FB7">
            <w:pPr>
              <w:numPr>
                <w:ilvl w:val="1"/>
                <w:numId w:val="32"/>
              </w:numPr>
              <w:overflowPunct/>
              <w:autoSpaceDE/>
              <w:autoSpaceDN/>
              <w:adjustRightInd/>
              <w:snapToGrid w:val="0"/>
              <w:spacing w:after="0"/>
              <w:textAlignment w:val="auto"/>
              <w:rPr>
                <w:rFonts w:ascii="Times" w:eastAsia="Batang" w:hAnsi="Times"/>
                <w:i/>
                <w:iCs/>
                <w:lang w:eastAsia="x-none"/>
              </w:rPr>
            </w:pPr>
            <w:r w:rsidRPr="00AC5FB7">
              <w:rPr>
                <w:rFonts w:ascii="Times" w:eastAsia="Batang" w:hAnsi="Times"/>
                <w:i/>
                <w:iCs/>
                <w:lang w:eastAsia="x-none"/>
              </w:rPr>
              <w:t>FFS: Discuss if further restriction or further case is necessary</w:t>
            </w:r>
          </w:p>
          <w:p w14:paraId="430E565D" w14:textId="77777777" w:rsidR="00AC5FB7" w:rsidRPr="00AC5FB7" w:rsidRDefault="00AC5FB7" w:rsidP="00AC5FB7">
            <w:pPr>
              <w:numPr>
                <w:ilvl w:val="0"/>
                <w:numId w:val="32"/>
              </w:numPr>
              <w:overflowPunct/>
              <w:autoSpaceDE/>
              <w:autoSpaceDN/>
              <w:adjustRightInd/>
              <w:snapToGrid w:val="0"/>
              <w:spacing w:after="0"/>
              <w:textAlignment w:val="auto"/>
              <w:rPr>
                <w:rFonts w:ascii="Times" w:eastAsia="Batang" w:hAnsi="Times"/>
                <w:i/>
                <w:iCs/>
                <w:lang w:eastAsia="x-none"/>
              </w:rPr>
            </w:pPr>
            <w:r w:rsidRPr="00AC5FB7">
              <w:rPr>
                <w:rFonts w:ascii="Times" w:eastAsia="Batang" w:hAnsi="Times"/>
                <w:i/>
                <w:iCs/>
                <w:lang w:eastAsia="x-none"/>
              </w:rPr>
              <w:t xml:space="preserve">Aperiodic CSI-RS resources for BM </w:t>
            </w:r>
          </w:p>
          <w:p w14:paraId="181408AD" w14:textId="77777777" w:rsidR="00AC5FB7" w:rsidRPr="00AC5FB7" w:rsidRDefault="00AC5FB7" w:rsidP="00AC5FB7">
            <w:pPr>
              <w:numPr>
                <w:ilvl w:val="1"/>
                <w:numId w:val="32"/>
              </w:numPr>
              <w:overflowPunct/>
              <w:autoSpaceDE/>
              <w:autoSpaceDN/>
              <w:adjustRightInd/>
              <w:snapToGrid w:val="0"/>
              <w:spacing w:after="0"/>
              <w:textAlignment w:val="auto"/>
              <w:rPr>
                <w:rFonts w:ascii="Times" w:eastAsia="Batang" w:hAnsi="Times"/>
                <w:i/>
                <w:iCs/>
                <w:lang w:eastAsia="x-none"/>
              </w:rPr>
            </w:pPr>
            <w:r w:rsidRPr="00AC5FB7">
              <w:rPr>
                <w:rFonts w:ascii="Times" w:eastAsia="Batang" w:hAnsi="Times"/>
                <w:i/>
                <w:iCs/>
                <w:lang w:eastAsia="x-none"/>
              </w:rPr>
              <w:t>FFS: Discuss if further restriction or further case is necessary</w:t>
            </w:r>
          </w:p>
          <w:p w14:paraId="539D94FC" w14:textId="77777777" w:rsidR="00AC5FB7" w:rsidRPr="00AC5FB7" w:rsidRDefault="00AC5FB7" w:rsidP="00AC5FB7">
            <w:pPr>
              <w:numPr>
                <w:ilvl w:val="0"/>
                <w:numId w:val="32"/>
              </w:numPr>
              <w:overflowPunct/>
              <w:autoSpaceDE/>
              <w:autoSpaceDN/>
              <w:adjustRightInd/>
              <w:snapToGrid w:val="0"/>
              <w:spacing w:after="0"/>
              <w:textAlignment w:val="auto"/>
              <w:rPr>
                <w:rFonts w:ascii="Times" w:eastAsia="Batang" w:hAnsi="Times"/>
                <w:i/>
                <w:iCs/>
                <w:lang w:eastAsia="x-none"/>
              </w:rPr>
            </w:pPr>
            <w:r w:rsidRPr="00AC5FB7">
              <w:rPr>
                <w:rFonts w:ascii="Times" w:eastAsia="Batang" w:hAnsi="Times"/>
                <w:i/>
                <w:iCs/>
                <w:lang w:eastAsia="x-none"/>
              </w:rPr>
              <w:t>FFS: Other CSI-RS time-domain behaviors and/or restriction(s)</w:t>
            </w:r>
          </w:p>
        </w:tc>
      </w:tr>
    </w:tbl>
    <w:p w14:paraId="6B92C490" w14:textId="77777777" w:rsidR="00AC5FB7" w:rsidRPr="00AC5FB7" w:rsidRDefault="00AC5FB7" w:rsidP="00AC5FB7">
      <w:pPr>
        <w:spacing w:before="120" w:after="120"/>
        <w:ind w:left="567"/>
        <w:rPr>
          <w:i/>
          <w:iCs/>
          <w:color w:val="000000"/>
          <w:lang w:eastAsia="zh-CN"/>
        </w:rPr>
      </w:pPr>
      <w:r w:rsidRPr="00AC5FB7">
        <w:rPr>
          <w:i/>
          <w:iCs/>
          <w:color w:val="000000"/>
          <w:lang w:eastAsia="zh-CN"/>
        </w:rPr>
        <w:t xml:space="preserve">As for how to capture this agreement, RAN2 finally agreed whether UE should follow R17 indicated unified TCI state depends on the absence of the field </w:t>
      </w:r>
      <w:proofErr w:type="spellStart"/>
      <w:r w:rsidRPr="00AC5FB7">
        <w:rPr>
          <w:i/>
          <w:iCs/>
          <w:color w:val="000000"/>
          <w:lang w:eastAsia="zh-CN"/>
        </w:rPr>
        <w:t>qcl</w:t>
      </w:r>
      <w:proofErr w:type="spellEnd"/>
      <w:r w:rsidRPr="00AC5FB7">
        <w:rPr>
          <w:i/>
          <w:iCs/>
          <w:color w:val="000000"/>
          <w:lang w:eastAsia="zh-CN"/>
        </w:rPr>
        <w:t>-in</w:t>
      </w:r>
      <w:r w:rsidRPr="00AC5FB7">
        <w:rPr>
          <w:rFonts w:hint="eastAsia"/>
          <w:i/>
          <w:iCs/>
          <w:color w:val="000000"/>
          <w:lang w:eastAsia="zh-CN"/>
        </w:rPr>
        <w:t>fo</w:t>
      </w:r>
      <w:r w:rsidRPr="00AC5FB7">
        <w:rPr>
          <w:i/>
          <w:iCs/>
          <w:color w:val="000000"/>
          <w:lang w:eastAsia="zh-CN"/>
        </w:rPr>
        <w:t xml:space="preserve">, i.e., when </w:t>
      </w:r>
      <w:r w:rsidRPr="00AC5FB7">
        <w:rPr>
          <w:rFonts w:hint="eastAsia"/>
          <w:i/>
          <w:iCs/>
          <w:color w:val="000000"/>
          <w:lang w:eastAsia="zh-CN"/>
        </w:rPr>
        <w:t xml:space="preserve">the </w:t>
      </w:r>
      <w:r w:rsidRPr="00AC5FB7">
        <w:rPr>
          <w:i/>
          <w:iCs/>
          <w:color w:val="000000"/>
          <w:lang w:eastAsia="zh-CN"/>
        </w:rPr>
        <w:t xml:space="preserve">field </w:t>
      </w:r>
      <w:proofErr w:type="spellStart"/>
      <w:r w:rsidRPr="00AC5FB7">
        <w:rPr>
          <w:i/>
          <w:iCs/>
          <w:color w:val="000000"/>
          <w:lang w:eastAsia="zh-CN"/>
        </w:rPr>
        <w:t>qcl</w:t>
      </w:r>
      <w:proofErr w:type="spellEnd"/>
      <w:r w:rsidRPr="00AC5FB7">
        <w:rPr>
          <w:i/>
          <w:iCs/>
          <w:color w:val="000000"/>
          <w:lang w:eastAsia="zh-CN"/>
        </w:rPr>
        <w:t>-in</w:t>
      </w:r>
      <w:r w:rsidRPr="00AC5FB7">
        <w:rPr>
          <w:rFonts w:hint="eastAsia"/>
          <w:i/>
          <w:iCs/>
          <w:color w:val="000000"/>
          <w:lang w:eastAsia="zh-CN"/>
        </w:rPr>
        <w:t xml:space="preserve">fo within the </w:t>
      </w:r>
      <w:proofErr w:type="spellStart"/>
      <w:r w:rsidRPr="00AC5FB7">
        <w:rPr>
          <w:i/>
          <w:iCs/>
        </w:rPr>
        <w:t>resourcesForChannel</w:t>
      </w:r>
      <w:proofErr w:type="spellEnd"/>
      <w:r w:rsidRPr="00AC5FB7">
        <w:rPr>
          <w:i/>
          <w:iCs/>
        </w:rPr>
        <w:t xml:space="preserve">                 </w:t>
      </w:r>
      <w:r w:rsidRPr="00AC5FB7">
        <w:rPr>
          <w:i/>
          <w:iCs/>
          <w:color w:val="000000"/>
          <w:lang w:eastAsia="zh-CN"/>
        </w:rPr>
        <w:t>which is included within the CSI-</w:t>
      </w:r>
      <w:proofErr w:type="spellStart"/>
      <w:r w:rsidRPr="00AC5FB7">
        <w:rPr>
          <w:i/>
          <w:iCs/>
          <w:color w:val="000000"/>
          <w:lang w:eastAsia="zh-CN"/>
        </w:rPr>
        <w:t>AperiodicTriggerStateList</w:t>
      </w:r>
      <w:proofErr w:type="spellEnd"/>
      <w:r w:rsidRPr="00AC5FB7">
        <w:rPr>
          <w:i/>
          <w:iCs/>
          <w:color w:val="000000"/>
          <w:lang w:eastAsia="zh-CN"/>
        </w:rPr>
        <w:t xml:space="preserve"> is absent, it implies that UE shall use QCL information indicated in the “indicated” DL only/Joint TCI state. </w:t>
      </w:r>
    </w:p>
    <w:tbl>
      <w:tblPr>
        <w:tblStyle w:val="TableGrid"/>
        <w:tblW w:w="0" w:type="auto"/>
        <w:tblInd w:w="817" w:type="dxa"/>
        <w:tblLook w:val="04A0" w:firstRow="1" w:lastRow="0" w:firstColumn="1" w:lastColumn="0" w:noHBand="0" w:noVBand="1"/>
      </w:tblPr>
      <w:tblGrid>
        <w:gridCol w:w="9214"/>
      </w:tblGrid>
      <w:tr w:rsidR="00AC5FB7" w:rsidRPr="00AC5FB7" w14:paraId="7D3F28FA" w14:textId="77777777" w:rsidTr="00AC5FB7">
        <w:tc>
          <w:tcPr>
            <w:tcW w:w="9214" w:type="dxa"/>
          </w:tcPr>
          <w:p w14:paraId="788BAF7C" w14:textId="77777777" w:rsidR="00AC5FB7" w:rsidRPr="00AC5FB7" w:rsidRDefault="00AC5FB7" w:rsidP="00F73A1F">
            <w:pPr>
              <w:keepNext/>
              <w:keepLines/>
              <w:spacing w:after="0"/>
              <w:rPr>
                <w:rFonts w:ascii="Arial" w:eastAsia="Times New Roman" w:hAnsi="Arial"/>
                <w:i/>
                <w:iCs/>
                <w:sz w:val="18"/>
                <w:lang w:eastAsia="sv-SE"/>
              </w:rPr>
            </w:pPr>
            <w:r w:rsidRPr="00AC5FB7">
              <w:rPr>
                <w:rFonts w:ascii="Arial" w:eastAsia="Times New Roman" w:hAnsi="Arial"/>
                <w:b/>
                <w:i/>
                <w:iCs/>
                <w:sz w:val="18"/>
                <w:lang w:eastAsia="sv-SE"/>
              </w:rPr>
              <w:lastRenderedPageBreak/>
              <w:t>qcl-info, qcl-info2</w:t>
            </w:r>
          </w:p>
          <w:p w14:paraId="21D82CE6" w14:textId="77777777" w:rsidR="00AC5FB7" w:rsidRPr="00AC5FB7" w:rsidRDefault="00AC5FB7" w:rsidP="00F73A1F">
            <w:pPr>
              <w:spacing w:before="120" w:after="120"/>
              <w:rPr>
                <w:rFonts w:ascii="Arial" w:eastAsiaTheme="minorEastAsia" w:hAnsi="Arial"/>
                <w:i/>
                <w:iCs/>
                <w:sz w:val="24"/>
                <w:lang w:eastAsia="zh-CN"/>
              </w:rPr>
            </w:pPr>
            <w:r w:rsidRPr="00AC5FB7">
              <w:rPr>
                <w:rFonts w:eastAsia="Times New Roman"/>
                <w:i/>
                <w:iCs/>
                <w:lang w:eastAsia="sv-SE"/>
              </w:rPr>
              <w:t xml:space="preserve">List of references to TCI-States for providing the QCL source and QCL type for each NZP-CSI-RS-Resource listed in nzp-CSI-RS-Resources of the NZP-CSI-RS-ResourceSet indicated by </w:t>
            </w:r>
            <w:r w:rsidRPr="00AC5FB7">
              <w:rPr>
                <w:rFonts w:eastAsia="Times New Roman"/>
                <w:i/>
                <w:iCs/>
              </w:rPr>
              <w:t>resourceSet</w:t>
            </w:r>
            <w:r w:rsidRPr="00AC5FB7">
              <w:rPr>
                <w:rFonts w:eastAsia="Times New Roman"/>
                <w:i/>
                <w:iCs/>
                <w:lang w:eastAsia="sv-SE"/>
              </w:rPr>
              <w:t xml:space="preserve"> within nzp-CSI-RS. Each TCI-StateId refers to the TCI-State which has this value for tci-StateId and is defined in tci-StatesToAddModList in the PDSCH-Config included in the BWP-Downlink corresponding to the serving cell and to the DL BWP to which the resourcesForChannelMeasurement (in the CSI-ReportConfig indicated by reportConfigId above) belong to. First entry in qcl-info corresponds to first entry in nzp-CSI-RS-Resources of that NZP-CSI-RS-ResourceSet, second entry in qcl-info corresponds to second entry in nzp-CSI-RS-Resources, and so on (see TS 38.214 [19], clause 5.2.1.5.1).</w:t>
            </w:r>
            <w:r w:rsidRPr="00AC5FB7">
              <w:rPr>
                <w:rFonts w:eastAsia="Times New Roman"/>
                <w:i/>
                <w:iCs/>
              </w:rPr>
              <w:t xml:space="preserve"> </w:t>
            </w:r>
            <w:r w:rsidRPr="00AC5FB7">
              <w:rPr>
                <w:rFonts w:eastAsia="Times New Roman"/>
                <w:i/>
                <w:iCs/>
                <w:highlight w:val="yellow"/>
              </w:rPr>
              <w:t xml:space="preserve">When this field is absent for aperiodic CSI RS, the UE shall use QCL information included in the  "indicated" </w:t>
            </w:r>
            <w:r w:rsidRPr="00AC5FB7">
              <w:rPr>
                <w:rFonts w:eastAsia="Times New Roman"/>
                <w:i/>
                <w:iCs/>
                <w:highlight w:val="yellow"/>
                <w:lang w:eastAsia="sv-SE"/>
              </w:rPr>
              <w:t>DL only/Joint TCI state as specified in TS 38.214</w:t>
            </w:r>
          </w:p>
        </w:tc>
      </w:tr>
    </w:tbl>
    <w:p w14:paraId="7B13EC36" w14:textId="77777777" w:rsidR="00AC5FB7" w:rsidRPr="00AC5FB7" w:rsidRDefault="00AC5FB7" w:rsidP="00AC5FB7">
      <w:pPr>
        <w:spacing w:before="120" w:after="120"/>
        <w:ind w:left="567"/>
        <w:rPr>
          <w:i/>
          <w:iCs/>
          <w:color w:val="000000"/>
          <w:lang w:eastAsia="zh-CN"/>
        </w:rPr>
      </w:pPr>
      <w:r w:rsidRPr="00AC5FB7">
        <w:rPr>
          <w:i/>
          <w:iCs/>
          <w:color w:val="000000"/>
          <w:lang w:eastAsia="zh-CN"/>
        </w:rPr>
        <w:t>According to the presence condition of the field “</w:t>
      </w:r>
      <w:proofErr w:type="spellStart"/>
      <w:r w:rsidRPr="00AC5FB7">
        <w:rPr>
          <w:i/>
          <w:iCs/>
          <w:color w:val="000000"/>
          <w:lang w:eastAsia="zh-CN"/>
        </w:rPr>
        <w:t>qcl</w:t>
      </w:r>
      <w:proofErr w:type="spellEnd"/>
      <w:r w:rsidRPr="00AC5FB7">
        <w:rPr>
          <w:i/>
          <w:iCs/>
          <w:color w:val="000000"/>
          <w:lang w:eastAsia="zh-CN"/>
        </w:rPr>
        <w:t>-info”, when the associated resource type o</w:t>
      </w:r>
      <w:r w:rsidRPr="00AC5FB7">
        <w:rPr>
          <w:rFonts w:hint="eastAsia"/>
          <w:i/>
          <w:iCs/>
          <w:color w:val="000000"/>
          <w:lang w:eastAsia="zh-CN"/>
        </w:rPr>
        <w:t>f</w:t>
      </w:r>
      <w:r w:rsidRPr="00AC5FB7">
        <w:rPr>
          <w:i/>
          <w:iCs/>
          <w:color w:val="000000"/>
          <w:lang w:eastAsia="zh-CN"/>
        </w:rPr>
        <w:t xml:space="preserve"> NZP-CSI-RS is aperiodic, the field “</w:t>
      </w:r>
      <w:proofErr w:type="spellStart"/>
      <w:r w:rsidRPr="00AC5FB7">
        <w:rPr>
          <w:i/>
          <w:iCs/>
          <w:color w:val="000000"/>
          <w:lang w:eastAsia="zh-CN"/>
        </w:rPr>
        <w:t>qcl</w:t>
      </w:r>
      <w:proofErr w:type="spellEnd"/>
      <w:r w:rsidRPr="00AC5FB7">
        <w:rPr>
          <w:i/>
          <w:iCs/>
          <w:color w:val="000000"/>
          <w:lang w:eastAsia="zh-CN"/>
        </w:rPr>
        <w:t xml:space="preserve">-info” is mandatory present. Since the field is always present for AP CSI-RS, </w:t>
      </w:r>
      <w:r w:rsidRPr="00AC5FB7">
        <w:rPr>
          <w:rFonts w:hint="eastAsia"/>
          <w:i/>
          <w:iCs/>
          <w:color w:val="000000"/>
          <w:lang w:eastAsia="zh-CN"/>
        </w:rPr>
        <w:t xml:space="preserve">the condition </w:t>
      </w:r>
      <w:r w:rsidRPr="00AC5FB7">
        <w:rPr>
          <w:i/>
          <w:iCs/>
          <w:color w:val="000000"/>
          <w:lang w:eastAsia="zh-CN"/>
        </w:rPr>
        <w:t>“</w:t>
      </w:r>
      <w:r w:rsidRPr="00AC5FB7">
        <w:rPr>
          <w:i/>
          <w:iCs/>
          <w:highlight w:val="yellow"/>
        </w:rPr>
        <w:t xml:space="preserve">When this field is absent for aperiodic CSI RS, the UE shall use QCL information included in </w:t>
      </w:r>
      <w:proofErr w:type="gramStart"/>
      <w:r w:rsidRPr="00AC5FB7">
        <w:rPr>
          <w:i/>
          <w:iCs/>
          <w:highlight w:val="yellow"/>
        </w:rPr>
        <w:t>the  "</w:t>
      </w:r>
      <w:proofErr w:type="gramEnd"/>
      <w:r w:rsidRPr="00AC5FB7">
        <w:rPr>
          <w:i/>
          <w:iCs/>
          <w:highlight w:val="yellow"/>
        </w:rPr>
        <w:t xml:space="preserve">indicated" </w:t>
      </w:r>
      <w:r w:rsidRPr="00AC5FB7">
        <w:rPr>
          <w:i/>
          <w:iCs/>
          <w:highlight w:val="yellow"/>
          <w:lang w:eastAsia="sv-SE"/>
        </w:rPr>
        <w:t>DL only/Joint TCI state as specified in TS 38.214</w:t>
      </w:r>
      <w:r w:rsidRPr="00AC5FB7">
        <w:rPr>
          <w:i/>
          <w:iCs/>
          <w:color w:val="000000"/>
          <w:lang w:eastAsia="zh-CN"/>
        </w:rPr>
        <w:t>”</w:t>
      </w:r>
      <w:r w:rsidRPr="00AC5FB7">
        <w:rPr>
          <w:rFonts w:hint="eastAsia"/>
          <w:i/>
          <w:iCs/>
          <w:color w:val="000000"/>
          <w:lang w:eastAsia="zh-CN"/>
        </w:rPr>
        <w:t xml:space="preserve"> will never be </w:t>
      </w:r>
      <w:r w:rsidRPr="00AC5FB7">
        <w:rPr>
          <w:i/>
          <w:iCs/>
          <w:color w:val="000000"/>
          <w:lang w:eastAsia="zh-CN"/>
        </w:rPr>
        <w:t>fulfilled</w:t>
      </w:r>
      <w:r w:rsidRPr="00AC5FB7">
        <w:rPr>
          <w:rFonts w:hint="eastAsia"/>
          <w:i/>
          <w:iCs/>
          <w:color w:val="000000"/>
          <w:lang w:eastAsia="zh-CN"/>
        </w:rPr>
        <w:t>. T</w:t>
      </w:r>
      <w:r w:rsidRPr="00AC5FB7">
        <w:rPr>
          <w:i/>
          <w:iCs/>
          <w:color w:val="000000"/>
          <w:lang w:eastAsia="zh-CN"/>
        </w:rPr>
        <w:t>his is conflicted with the original intention of RAN2, and the above RAN1 agreements cannot be supported, i.e., AP CSI-RS can share the same indicated Rel-17 TCI state as UE-dedicated reception on PDSCH and for UE-dedicated PUCCH.</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762"/>
      </w:tblGrid>
      <w:tr w:rsidR="00AC5FB7" w:rsidRPr="00AC5FB7" w14:paraId="1AF023B2" w14:textId="77777777" w:rsidTr="00AC5FB7">
        <w:tc>
          <w:tcPr>
            <w:tcW w:w="2098" w:type="dxa"/>
            <w:tcBorders>
              <w:top w:val="single" w:sz="4" w:space="0" w:color="auto"/>
              <w:left w:val="single" w:sz="4" w:space="0" w:color="auto"/>
              <w:bottom w:val="single" w:sz="4" w:space="0" w:color="auto"/>
              <w:right w:val="single" w:sz="4" w:space="0" w:color="auto"/>
            </w:tcBorders>
            <w:hideMark/>
          </w:tcPr>
          <w:p w14:paraId="4659DB50" w14:textId="77777777" w:rsidR="00AC5FB7" w:rsidRPr="00AC5FB7" w:rsidRDefault="00AC5FB7" w:rsidP="00F73A1F">
            <w:pPr>
              <w:pStyle w:val="TAH"/>
              <w:rPr>
                <w:i/>
                <w:iCs/>
                <w:lang w:eastAsia="sv-SE"/>
              </w:rPr>
            </w:pPr>
            <w:r w:rsidRPr="00AC5FB7">
              <w:rPr>
                <w:i/>
                <w:iCs/>
                <w:lang w:eastAsia="sv-SE"/>
              </w:rPr>
              <w:t>Conditional Presence</w:t>
            </w:r>
          </w:p>
        </w:tc>
        <w:tc>
          <w:tcPr>
            <w:tcW w:w="7762" w:type="dxa"/>
            <w:tcBorders>
              <w:top w:val="single" w:sz="4" w:space="0" w:color="auto"/>
              <w:left w:val="single" w:sz="4" w:space="0" w:color="auto"/>
              <w:bottom w:val="single" w:sz="4" w:space="0" w:color="auto"/>
              <w:right w:val="single" w:sz="4" w:space="0" w:color="auto"/>
            </w:tcBorders>
            <w:hideMark/>
          </w:tcPr>
          <w:p w14:paraId="003F641C" w14:textId="77777777" w:rsidR="00AC5FB7" w:rsidRPr="00AC5FB7" w:rsidRDefault="00AC5FB7" w:rsidP="00F73A1F">
            <w:pPr>
              <w:pStyle w:val="TAH"/>
              <w:rPr>
                <w:i/>
                <w:iCs/>
                <w:lang w:eastAsia="sv-SE"/>
              </w:rPr>
            </w:pPr>
            <w:r w:rsidRPr="00AC5FB7">
              <w:rPr>
                <w:i/>
                <w:iCs/>
                <w:lang w:eastAsia="sv-SE"/>
              </w:rPr>
              <w:t>Explanation</w:t>
            </w:r>
          </w:p>
        </w:tc>
      </w:tr>
      <w:tr w:rsidR="00AC5FB7" w:rsidRPr="00AC5FB7" w14:paraId="118A279B" w14:textId="77777777" w:rsidTr="00AC5FB7">
        <w:tc>
          <w:tcPr>
            <w:tcW w:w="2098" w:type="dxa"/>
            <w:tcBorders>
              <w:top w:val="single" w:sz="4" w:space="0" w:color="auto"/>
              <w:left w:val="single" w:sz="4" w:space="0" w:color="auto"/>
              <w:bottom w:val="single" w:sz="4" w:space="0" w:color="auto"/>
              <w:right w:val="single" w:sz="4" w:space="0" w:color="auto"/>
            </w:tcBorders>
            <w:hideMark/>
          </w:tcPr>
          <w:p w14:paraId="09962CE0" w14:textId="77777777" w:rsidR="00AC5FB7" w:rsidRPr="00AC5FB7" w:rsidRDefault="00AC5FB7" w:rsidP="00F73A1F">
            <w:pPr>
              <w:pStyle w:val="TAL"/>
              <w:rPr>
                <w:i/>
                <w:iCs/>
                <w:highlight w:val="yellow"/>
                <w:lang w:eastAsia="sv-SE"/>
              </w:rPr>
            </w:pPr>
            <w:r w:rsidRPr="00AC5FB7">
              <w:rPr>
                <w:i/>
                <w:iCs/>
                <w:highlight w:val="yellow"/>
                <w:lang w:eastAsia="sv-SE"/>
              </w:rPr>
              <w:t>Aperiodic</w:t>
            </w:r>
          </w:p>
        </w:tc>
        <w:tc>
          <w:tcPr>
            <w:tcW w:w="7762" w:type="dxa"/>
            <w:tcBorders>
              <w:top w:val="single" w:sz="4" w:space="0" w:color="auto"/>
              <w:left w:val="single" w:sz="4" w:space="0" w:color="auto"/>
              <w:bottom w:val="single" w:sz="4" w:space="0" w:color="auto"/>
              <w:right w:val="single" w:sz="4" w:space="0" w:color="auto"/>
            </w:tcBorders>
            <w:hideMark/>
          </w:tcPr>
          <w:p w14:paraId="61443AA1" w14:textId="77777777" w:rsidR="00AC5FB7" w:rsidRPr="00AC5FB7" w:rsidRDefault="00AC5FB7" w:rsidP="00F73A1F">
            <w:pPr>
              <w:pStyle w:val="TAL"/>
              <w:rPr>
                <w:i/>
                <w:iCs/>
                <w:highlight w:val="yellow"/>
                <w:lang w:eastAsia="sv-SE"/>
              </w:rPr>
            </w:pPr>
            <w:r w:rsidRPr="00AC5FB7">
              <w:rPr>
                <w:i/>
                <w:iCs/>
                <w:highlight w:val="yellow"/>
                <w:lang w:eastAsia="sv-SE"/>
              </w:rPr>
              <w:t xml:space="preserve">The field is mandatory present if the NZP-CSI-RS-Resources in the associated </w:t>
            </w:r>
            <w:proofErr w:type="spellStart"/>
            <w:r w:rsidRPr="00AC5FB7">
              <w:rPr>
                <w:i/>
                <w:iCs/>
                <w:highlight w:val="yellow"/>
                <w:lang w:eastAsia="sv-SE"/>
              </w:rPr>
              <w:t>resourceSet</w:t>
            </w:r>
            <w:proofErr w:type="spellEnd"/>
            <w:r w:rsidRPr="00AC5FB7">
              <w:rPr>
                <w:i/>
                <w:iCs/>
                <w:highlight w:val="yellow"/>
                <w:lang w:eastAsia="sv-SE"/>
              </w:rPr>
              <w:t xml:space="preserve"> have the </w:t>
            </w:r>
            <w:proofErr w:type="spellStart"/>
            <w:r w:rsidRPr="00AC5FB7">
              <w:rPr>
                <w:i/>
                <w:iCs/>
                <w:highlight w:val="yellow"/>
                <w:lang w:eastAsia="sv-SE"/>
              </w:rPr>
              <w:t>resourceType</w:t>
            </w:r>
            <w:proofErr w:type="spellEnd"/>
            <w:r w:rsidRPr="00AC5FB7">
              <w:rPr>
                <w:i/>
                <w:iCs/>
                <w:highlight w:val="yellow"/>
                <w:lang w:eastAsia="sv-SE"/>
              </w:rPr>
              <w:t xml:space="preserve"> aperiodic. The field is absent otherwise.</w:t>
            </w:r>
          </w:p>
        </w:tc>
      </w:tr>
      <w:tr w:rsidR="00AC5FB7" w:rsidRPr="00AC5FB7" w14:paraId="513F231F" w14:textId="77777777" w:rsidTr="00AC5FB7">
        <w:tc>
          <w:tcPr>
            <w:tcW w:w="2098" w:type="dxa"/>
            <w:tcBorders>
              <w:top w:val="single" w:sz="4" w:space="0" w:color="auto"/>
              <w:left w:val="single" w:sz="4" w:space="0" w:color="auto"/>
              <w:bottom w:val="single" w:sz="4" w:space="0" w:color="auto"/>
              <w:right w:val="single" w:sz="4" w:space="0" w:color="auto"/>
            </w:tcBorders>
            <w:hideMark/>
          </w:tcPr>
          <w:p w14:paraId="7C1E151C" w14:textId="77777777" w:rsidR="00AC5FB7" w:rsidRPr="00AC5FB7" w:rsidRDefault="00AC5FB7" w:rsidP="00F73A1F">
            <w:pPr>
              <w:pStyle w:val="TAL"/>
              <w:rPr>
                <w:i/>
                <w:iCs/>
                <w:lang w:eastAsia="sv-SE"/>
              </w:rPr>
            </w:pPr>
            <w:r w:rsidRPr="00AC5FB7">
              <w:rPr>
                <w:i/>
                <w:iCs/>
                <w:lang w:eastAsia="sv-SE"/>
              </w:rPr>
              <w:t>CSI-IM-</w:t>
            </w:r>
            <w:proofErr w:type="spellStart"/>
            <w:r w:rsidRPr="00AC5FB7">
              <w:rPr>
                <w:i/>
                <w:iCs/>
                <w:lang w:eastAsia="sv-SE"/>
              </w:rPr>
              <w:t>ForInterference</w:t>
            </w:r>
            <w:proofErr w:type="spellEnd"/>
          </w:p>
        </w:tc>
        <w:tc>
          <w:tcPr>
            <w:tcW w:w="7762" w:type="dxa"/>
            <w:tcBorders>
              <w:top w:val="single" w:sz="4" w:space="0" w:color="auto"/>
              <w:left w:val="single" w:sz="4" w:space="0" w:color="auto"/>
              <w:bottom w:val="single" w:sz="4" w:space="0" w:color="auto"/>
              <w:right w:val="single" w:sz="4" w:space="0" w:color="auto"/>
            </w:tcBorders>
            <w:hideMark/>
          </w:tcPr>
          <w:p w14:paraId="291CCF08" w14:textId="77777777" w:rsidR="00AC5FB7" w:rsidRPr="00AC5FB7" w:rsidRDefault="00AC5FB7" w:rsidP="00F73A1F">
            <w:pPr>
              <w:pStyle w:val="TAL"/>
              <w:rPr>
                <w:i/>
                <w:iCs/>
                <w:lang w:eastAsia="sv-SE"/>
              </w:rPr>
            </w:pPr>
            <w:r w:rsidRPr="00AC5FB7">
              <w:rPr>
                <w:i/>
                <w:iCs/>
                <w:lang w:eastAsia="sv-SE"/>
              </w:rPr>
              <w:t>This field is mandatory present if the CSI-</w:t>
            </w:r>
            <w:proofErr w:type="spellStart"/>
            <w:r w:rsidRPr="00AC5FB7">
              <w:rPr>
                <w:i/>
                <w:iCs/>
                <w:lang w:eastAsia="sv-SE"/>
              </w:rPr>
              <w:t>ReportConfig</w:t>
            </w:r>
            <w:proofErr w:type="spellEnd"/>
            <w:r w:rsidRPr="00AC5FB7">
              <w:rPr>
                <w:i/>
                <w:iCs/>
                <w:lang w:eastAsia="sv-SE"/>
              </w:rPr>
              <w:t xml:space="preserve"> identified by </w:t>
            </w:r>
            <w:proofErr w:type="spellStart"/>
            <w:r w:rsidRPr="00AC5FB7">
              <w:rPr>
                <w:i/>
                <w:iCs/>
                <w:lang w:eastAsia="sv-SE"/>
              </w:rPr>
              <w:t>reportConfigId</w:t>
            </w:r>
            <w:proofErr w:type="spellEnd"/>
            <w:r w:rsidRPr="00AC5FB7">
              <w:rPr>
                <w:i/>
                <w:iCs/>
                <w:lang w:eastAsia="sv-SE"/>
              </w:rPr>
              <w:t xml:space="preserve"> is configured with </w:t>
            </w:r>
            <w:proofErr w:type="spellStart"/>
            <w:r w:rsidRPr="00AC5FB7">
              <w:rPr>
                <w:i/>
                <w:iCs/>
                <w:lang w:eastAsia="sv-SE"/>
              </w:rPr>
              <w:t>csi</w:t>
            </w:r>
            <w:proofErr w:type="spellEnd"/>
            <w:r w:rsidRPr="00AC5FB7">
              <w:rPr>
                <w:i/>
                <w:iCs/>
                <w:lang w:eastAsia="sv-SE"/>
              </w:rPr>
              <w:t>-IM-</w:t>
            </w:r>
            <w:proofErr w:type="spellStart"/>
            <w:r w:rsidRPr="00AC5FB7">
              <w:rPr>
                <w:i/>
                <w:iCs/>
                <w:lang w:eastAsia="sv-SE"/>
              </w:rPr>
              <w:t>ResourcesForInterference</w:t>
            </w:r>
            <w:proofErr w:type="spellEnd"/>
            <w:r w:rsidRPr="00AC5FB7">
              <w:rPr>
                <w:i/>
                <w:iCs/>
                <w:lang w:eastAsia="sv-SE"/>
              </w:rPr>
              <w:t>; otherwise it is absent.</w:t>
            </w:r>
          </w:p>
        </w:tc>
      </w:tr>
      <w:tr w:rsidR="00AC5FB7" w:rsidRPr="00AC5FB7" w14:paraId="68C404F2" w14:textId="77777777" w:rsidTr="00AC5FB7">
        <w:tc>
          <w:tcPr>
            <w:tcW w:w="2098" w:type="dxa"/>
            <w:tcBorders>
              <w:top w:val="single" w:sz="4" w:space="0" w:color="auto"/>
              <w:left w:val="single" w:sz="4" w:space="0" w:color="auto"/>
              <w:bottom w:val="single" w:sz="4" w:space="0" w:color="auto"/>
              <w:right w:val="single" w:sz="4" w:space="0" w:color="auto"/>
            </w:tcBorders>
            <w:hideMark/>
          </w:tcPr>
          <w:p w14:paraId="7E334575" w14:textId="77777777" w:rsidR="00AC5FB7" w:rsidRPr="00AC5FB7" w:rsidRDefault="00AC5FB7" w:rsidP="00F73A1F">
            <w:pPr>
              <w:pStyle w:val="TAL"/>
              <w:rPr>
                <w:i/>
                <w:iCs/>
                <w:lang w:eastAsia="sv-SE"/>
              </w:rPr>
            </w:pPr>
            <w:r w:rsidRPr="00AC5FB7">
              <w:rPr>
                <w:i/>
                <w:iCs/>
                <w:lang w:eastAsia="sv-SE"/>
              </w:rPr>
              <w:t>NZP-CSI-RS-</w:t>
            </w:r>
            <w:proofErr w:type="spellStart"/>
            <w:r w:rsidRPr="00AC5FB7">
              <w:rPr>
                <w:i/>
                <w:iCs/>
                <w:lang w:eastAsia="sv-SE"/>
              </w:rPr>
              <w:t>ForInterference</w:t>
            </w:r>
            <w:proofErr w:type="spellEnd"/>
          </w:p>
        </w:tc>
        <w:tc>
          <w:tcPr>
            <w:tcW w:w="7762" w:type="dxa"/>
            <w:tcBorders>
              <w:top w:val="single" w:sz="4" w:space="0" w:color="auto"/>
              <w:left w:val="single" w:sz="4" w:space="0" w:color="auto"/>
              <w:bottom w:val="single" w:sz="4" w:space="0" w:color="auto"/>
              <w:right w:val="single" w:sz="4" w:space="0" w:color="auto"/>
            </w:tcBorders>
            <w:hideMark/>
          </w:tcPr>
          <w:p w14:paraId="0FFC9A9C" w14:textId="77777777" w:rsidR="00AC5FB7" w:rsidRPr="00AC5FB7" w:rsidRDefault="00AC5FB7" w:rsidP="00F73A1F">
            <w:pPr>
              <w:pStyle w:val="TAL"/>
              <w:rPr>
                <w:i/>
                <w:iCs/>
                <w:lang w:eastAsia="sv-SE"/>
              </w:rPr>
            </w:pPr>
            <w:r w:rsidRPr="00AC5FB7">
              <w:rPr>
                <w:i/>
                <w:iCs/>
                <w:lang w:eastAsia="sv-SE"/>
              </w:rPr>
              <w:t>This field is mandatory present if the CSI-</w:t>
            </w:r>
            <w:proofErr w:type="spellStart"/>
            <w:r w:rsidRPr="00AC5FB7">
              <w:rPr>
                <w:i/>
                <w:iCs/>
                <w:lang w:eastAsia="sv-SE"/>
              </w:rPr>
              <w:t>ReportConfig</w:t>
            </w:r>
            <w:proofErr w:type="spellEnd"/>
            <w:r w:rsidRPr="00AC5FB7">
              <w:rPr>
                <w:i/>
                <w:iCs/>
                <w:lang w:eastAsia="sv-SE"/>
              </w:rPr>
              <w:t xml:space="preserve"> identified by </w:t>
            </w:r>
            <w:proofErr w:type="spellStart"/>
            <w:r w:rsidRPr="00AC5FB7">
              <w:rPr>
                <w:i/>
                <w:iCs/>
                <w:lang w:eastAsia="sv-SE"/>
              </w:rPr>
              <w:t>reportConfigId</w:t>
            </w:r>
            <w:proofErr w:type="spellEnd"/>
            <w:r w:rsidRPr="00AC5FB7">
              <w:rPr>
                <w:i/>
                <w:iCs/>
                <w:lang w:eastAsia="sv-SE"/>
              </w:rPr>
              <w:t xml:space="preserve"> is configured with </w:t>
            </w:r>
            <w:proofErr w:type="spellStart"/>
            <w:r w:rsidRPr="00AC5FB7">
              <w:rPr>
                <w:i/>
                <w:iCs/>
                <w:lang w:eastAsia="sv-SE"/>
              </w:rPr>
              <w:t>nzp</w:t>
            </w:r>
            <w:proofErr w:type="spellEnd"/>
            <w:r w:rsidRPr="00AC5FB7">
              <w:rPr>
                <w:i/>
                <w:iCs/>
                <w:lang w:eastAsia="sv-SE"/>
              </w:rPr>
              <w:t>-CSI-RS-</w:t>
            </w:r>
            <w:proofErr w:type="spellStart"/>
            <w:r w:rsidRPr="00AC5FB7">
              <w:rPr>
                <w:i/>
                <w:iCs/>
                <w:lang w:eastAsia="sv-SE"/>
              </w:rPr>
              <w:t>ResourcesForInterference</w:t>
            </w:r>
            <w:proofErr w:type="spellEnd"/>
            <w:r w:rsidRPr="00AC5FB7">
              <w:rPr>
                <w:i/>
                <w:iCs/>
                <w:lang w:eastAsia="sv-SE"/>
              </w:rPr>
              <w:t>; otherwise it is absent.</w:t>
            </w:r>
          </w:p>
        </w:tc>
      </w:tr>
      <w:tr w:rsidR="00AC5FB7" w:rsidRPr="00AC5FB7" w14:paraId="2B5C071A" w14:textId="77777777" w:rsidTr="00AC5FB7">
        <w:tc>
          <w:tcPr>
            <w:tcW w:w="2098" w:type="dxa"/>
            <w:tcBorders>
              <w:top w:val="single" w:sz="4" w:space="0" w:color="auto"/>
              <w:left w:val="single" w:sz="4" w:space="0" w:color="auto"/>
              <w:bottom w:val="single" w:sz="4" w:space="0" w:color="auto"/>
              <w:right w:val="single" w:sz="4" w:space="0" w:color="auto"/>
            </w:tcBorders>
            <w:hideMark/>
          </w:tcPr>
          <w:p w14:paraId="42FEB38C" w14:textId="77777777" w:rsidR="00AC5FB7" w:rsidRPr="00AC5FB7" w:rsidRDefault="00AC5FB7" w:rsidP="00F73A1F">
            <w:pPr>
              <w:pStyle w:val="TAL"/>
              <w:rPr>
                <w:i/>
                <w:iCs/>
                <w:lang w:eastAsia="sv-SE"/>
              </w:rPr>
            </w:pPr>
            <w:proofErr w:type="spellStart"/>
            <w:r w:rsidRPr="00AC5FB7">
              <w:rPr>
                <w:i/>
                <w:iCs/>
                <w:lang w:eastAsia="sv-SE"/>
              </w:rPr>
              <w:t>NoUnifiedTCI</w:t>
            </w:r>
            <w:proofErr w:type="spellEnd"/>
          </w:p>
        </w:tc>
        <w:tc>
          <w:tcPr>
            <w:tcW w:w="7762" w:type="dxa"/>
            <w:tcBorders>
              <w:top w:val="single" w:sz="4" w:space="0" w:color="auto"/>
              <w:left w:val="single" w:sz="4" w:space="0" w:color="auto"/>
              <w:bottom w:val="single" w:sz="4" w:space="0" w:color="auto"/>
              <w:right w:val="single" w:sz="4" w:space="0" w:color="auto"/>
            </w:tcBorders>
            <w:hideMark/>
          </w:tcPr>
          <w:p w14:paraId="403AD076" w14:textId="77777777" w:rsidR="00AC5FB7" w:rsidRPr="00AC5FB7" w:rsidRDefault="00AC5FB7" w:rsidP="00F73A1F">
            <w:pPr>
              <w:pStyle w:val="TAL"/>
              <w:rPr>
                <w:i/>
                <w:iCs/>
                <w:lang w:eastAsia="sv-SE"/>
              </w:rPr>
            </w:pPr>
            <w:r w:rsidRPr="00AC5FB7">
              <w:rPr>
                <w:i/>
                <w:iCs/>
                <w:lang w:eastAsia="sv-SE"/>
              </w:rPr>
              <w:t xml:space="preserve">This field is absent, Need R, if </w:t>
            </w:r>
            <w:proofErr w:type="spellStart"/>
            <w:r w:rsidRPr="00AC5FB7">
              <w:rPr>
                <w:i/>
                <w:iCs/>
                <w:lang w:eastAsia="sv-SE"/>
              </w:rPr>
              <w:t>unifiedTCI-StateType</w:t>
            </w:r>
            <w:proofErr w:type="spellEnd"/>
            <w:r w:rsidRPr="00AC5FB7">
              <w:rPr>
                <w:i/>
                <w:iCs/>
                <w:lang w:eastAsia="sv-SE"/>
              </w:rPr>
              <w:t xml:space="preserve"> is configured for the serving cell in which the CSI-</w:t>
            </w:r>
            <w:proofErr w:type="spellStart"/>
            <w:r w:rsidRPr="00AC5FB7">
              <w:rPr>
                <w:i/>
                <w:iCs/>
                <w:lang w:eastAsia="sv-SE"/>
              </w:rPr>
              <w:t>AperiodicTriggerStateList</w:t>
            </w:r>
            <w:proofErr w:type="spellEnd"/>
            <w:r w:rsidRPr="00AC5FB7">
              <w:rPr>
                <w:i/>
                <w:iCs/>
                <w:lang w:eastAsia="sv-SE"/>
              </w:rPr>
              <w:t xml:space="preserve"> is included. It is optionally present, Need R, otherwise.</w:t>
            </w:r>
          </w:p>
        </w:tc>
      </w:tr>
    </w:tbl>
    <w:p w14:paraId="048927D2" w14:textId="77777777" w:rsidR="00AC5FB7" w:rsidRPr="00AC5FB7" w:rsidRDefault="00AC5FB7" w:rsidP="00AC5FB7">
      <w:pPr>
        <w:spacing w:before="120" w:after="120"/>
        <w:ind w:left="567"/>
        <w:rPr>
          <w:b/>
          <w:bCs/>
          <w:i/>
          <w:iCs/>
          <w:color w:val="000000"/>
          <w:lang w:eastAsia="zh-CN"/>
        </w:rPr>
      </w:pPr>
    </w:p>
    <w:p w14:paraId="1CC95FAF" w14:textId="77777777" w:rsidR="00AC5FB7" w:rsidRDefault="00AC5FB7" w:rsidP="00AC5FB7">
      <w:pPr>
        <w:spacing w:before="120" w:after="120"/>
        <w:ind w:left="567"/>
        <w:rPr>
          <w:b/>
          <w:bCs/>
          <w:i/>
          <w:iCs/>
          <w:color w:val="000000"/>
          <w:lang w:eastAsia="zh-CN"/>
        </w:rPr>
      </w:pPr>
      <w:r w:rsidRPr="00AC5FB7">
        <w:rPr>
          <w:b/>
          <w:bCs/>
          <w:i/>
          <w:iCs/>
          <w:color w:val="000000"/>
          <w:lang w:eastAsia="zh-CN"/>
        </w:rPr>
        <w:t xml:space="preserve">Observation 1: </w:t>
      </w:r>
      <w:r w:rsidRPr="00AC5FB7">
        <w:rPr>
          <w:rFonts w:hint="eastAsia"/>
          <w:b/>
          <w:bCs/>
          <w:i/>
          <w:iCs/>
          <w:color w:val="000000"/>
          <w:lang w:eastAsia="zh-CN"/>
        </w:rPr>
        <w:t>Since</w:t>
      </w:r>
      <w:r w:rsidRPr="00AC5FB7">
        <w:rPr>
          <w:b/>
          <w:bCs/>
          <w:i/>
          <w:iCs/>
          <w:color w:val="000000"/>
          <w:lang w:eastAsia="zh-CN"/>
        </w:rPr>
        <w:t xml:space="preserve"> the “</w:t>
      </w:r>
      <w:proofErr w:type="spellStart"/>
      <w:r w:rsidRPr="00AC5FB7">
        <w:rPr>
          <w:b/>
          <w:bCs/>
          <w:i/>
          <w:iCs/>
          <w:color w:val="000000"/>
          <w:lang w:eastAsia="zh-CN"/>
        </w:rPr>
        <w:t>qcl</w:t>
      </w:r>
      <w:proofErr w:type="spellEnd"/>
      <w:r w:rsidRPr="00AC5FB7">
        <w:rPr>
          <w:b/>
          <w:bCs/>
          <w:i/>
          <w:iCs/>
          <w:color w:val="000000"/>
          <w:lang w:eastAsia="zh-CN"/>
        </w:rPr>
        <w:t>-info”</w:t>
      </w:r>
      <w:r w:rsidRPr="00AC5FB7">
        <w:rPr>
          <w:rFonts w:hint="eastAsia"/>
          <w:b/>
          <w:bCs/>
          <w:i/>
          <w:iCs/>
          <w:color w:val="000000"/>
          <w:lang w:eastAsia="zh-CN"/>
        </w:rPr>
        <w:t xml:space="preserve"> is mandatory present for</w:t>
      </w:r>
      <w:r w:rsidRPr="00AC5FB7">
        <w:rPr>
          <w:i/>
          <w:iCs/>
        </w:rPr>
        <w:t xml:space="preserve"> </w:t>
      </w:r>
      <w:r w:rsidRPr="00AC5FB7">
        <w:rPr>
          <w:b/>
          <w:bCs/>
          <w:i/>
          <w:iCs/>
          <w:color w:val="000000"/>
          <w:lang w:eastAsia="zh-CN"/>
        </w:rPr>
        <w:t>aperiodic</w:t>
      </w:r>
      <w:r w:rsidRPr="00AC5FB7">
        <w:rPr>
          <w:rFonts w:hint="eastAsia"/>
          <w:b/>
          <w:bCs/>
          <w:i/>
          <w:iCs/>
          <w:color w:val="000000"/>
          <w:lang w:eastAsia="zh-CN"/>
        </w:rPr>
        <w:t xml:space="preserve"> type</w:t>
      </w:r>
      <w:r w:rsidRPr="00AC5FB7">
        <w:rPr>
          <w:b/>
          <w:bCs/>
          <w:i/>
          <w:iCs/>
          <w:color w:val="000000"/>
          <w:lang w:eastAsia="zh-CN"/>
        </w:rPr>
        <w:t xml:space="preserve">, the RAN1 agreement </w:t>
      </w:r>
      <w:r w:rsidRPr="00AC5FB7">
        <w:rPr>
          <w:rFonts w:hint="eastAsia"/>
          <w:b/>
          <w:bCs/>
          <w:i/>
          <w:iCs/>
          <w:color w:val="000000"/>
          <w:lang w:eastAsia="zh-CN"/>
        </w:rPr>
        <w:t xml:space="preserve">that </w:t>
      </w:r>
      <w:r w:rsidRPr="00AC5FB7">
        <w:rPr>
          <w:b/>
          <w:bCs/>
          <w:i/>
          <w:iCs/>
          <w:color w:val="000000"/>
          <w:lang w:eastAsia="zh-CN"/>
        </w:rPr>
        <w:t xml:space="preserve">AP CSI-RS can share the same indicated Rel-17 TCI state as UE-dedicated reception on PDSCH and for UE-dedicated PUCCH </w:t>
      </w:r>
      <w:r w:rsidRPr="00AC5FB7">
        <w:rPr>
          <w:rFonts w:hint="eastAsia"/>
          <w:b/>
          <w:bCs/>
          <w:i/>
          <w:iCs/>
          <w:color w:val="000000"/>
          <w:lang w:eastAsia="zh-CN"/>
        </w:rPr>
        <w:t>is not properly supported with the current spec.</w:t>
      </w:r>
    </w:p>
    <w:p w14:paraId="12543DCE" w14:textId="16CA3E24" w:rsidR="00B540D1" w:rsidRDefault="00AC5FB7" w:rsidP="00B540D1">
      <w:pPr>
        <w:pStyle w:val="BodyText"/>
      </w:pPr>
      <w:r>
        <w:t xml:space="preserve">Indeed, </w:t>
      </w:r>
      <w:r w:rsidR="00C21274">
        <w:t>this condition Aperiodic has been modified in the end of RAN2#118</w:t>
      </w:r>
      <w:r w:rsidR="00EB31C6">
        <w:t xml:space="preserve"> in CR</w:t>
      </w:r>
      <w:r w:rsidR="00FC434D">
        <w:t xml:space="preserve"> R2-220681 based on discussions in </w:t>
      </w:r>
      <w:r w:rsidR="00A97F09">
        <w:t xml:space="preserve">at meeting </w:t>
      </w:r>
      <w:r w:rsidR="00FC434D">
        <w:t xml:space="preserve">offline </w:t>
      </w:r>
      <w:r w:rsidR="00A97F09" w:rsidRPr="00A97F09">
        <w:t>R2-2206592</w:t>
      </w:r>
      <w:r w:rsidR="00A97F09">
        <w:t>:</w:t>
      </w:r>
    </w:p>
    <w:p w14:paraId="548C4874" w14:textId="24C464BB" w:rsidR="00EB31C6" w:rsidRDefault="00EB31C6" w:rsidP="00B540D1">
      <w:pPr>
        <w:pStyle w:val="BodyText"/>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EB31C6" w:rsidRPr="00740BCD" w14:paraId="68A84454" w14:textId="77777777" w:rsidTr="00F73A1F">
        <w:tc>
          <w:tcPr>
            <w:tcW w:w="4145" w:type="dxa"/>
            <w:tcBorders>
              <w:top w:val="single" w:sz="4" w:space="0" w:color="auto"/>
              <w:left w:val="single" w:sz="4" w:space="0" w:color="auto"/>
              <w:bottom w:val="single" w:sz="4" w:space="0" w:color="auto"/>
              <w:right w:val="single" w:sz="4" w:space="0" w:color="auto"/>
            </w:tcBorders>
            <w:hideMark/>
          </w:tcPr>
          <w:p w14:paraId="01944B12" w14:textId="77777777" w:rsidR="00EB31C6" w:rsidRPr="00740BCD" w:rsidRDefault="00EB31C6" w:rsidP="00F73A1F">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10B2CE" w14:textId="77777777" w:rsidR="00EB31C6" w:rsidRPr="00740BCD" w:rsidRDefault="00EB31C6" w:rsidP="00F73A1F">
            <w:pPr>
              <w:pStyle w:val="TAH"/>
              <w:rPr>
                <w:lang w:eastAsia="sv-SE"/>
              </w:rPr>
            </w:pPr>
            <w:r w:rsidRPr="00740BCD">
              <w:rPr>
                <w:lang w:eastAsia="sv-SE"/>
              </w:rPr>
              <w:t>Explanation</w:t>
            </w:r>
          </w:p>
        </w:tc>
      </w:tr>
      <w:tr w:rsidR="00EB31C6" w:rsidRPr="00740BCD" w14:paraId="2A910C91" w14:textId="77777777" w:rsidTr="00F73A1F">
        <w:tc>
          <w:tcPr>
            <w:tcW w:w="4145" w:type="dxa"/>
            <w:tcBorders>
              <w:top w:val="single" w:sz="4" w:space="0" w:color="auto"/>
              <w:left w:val="single" w:sz="4" w:space="0" w:color="auto"/>
              <w:bottom w:val="single" w:sz="4" w:space="0" w:color="auto"/>
              <w:right w:val="single" w:sz="4" w:space="0" w:color="auto"/>
            </w:tcBorders>
            <w:hideMark/>
          </w:tcPr>
          <w:p w14:paraId="1A523867" w14:textId="77777777" w:rsidR="00EB31C6" w:rsidRPr="00740BCD" w:rsidRDefault="00EB31C6" w:rsidP="00F73A1F">
            <w:pPr>
              <w:pStyle w:val="TAL"/>
              <w:rPr>
                <w:i/>
                <w:lang w:eastAsia="sv-SE"/>
              </w:rPr>
            </w:pPr>
            <w:r w:rsidRPr="00740BCD">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5F4A762C" w14:textId="77777777" w:rsidR="00EB31C6" w:rsidRDefault="00EB31C6" w:rsidP="00F73A1F">
            <w:pPr>
              <w:pStyle w:val="TAL"/>
              <w:rPr>
                <w:lang w:eastAsia="sv-SE"/>
              </w:rPr>
            </w:pPr>
            <w:r w:rsidRPr="00740BCD">
              <w:rPr>
                <w:lang w:eastAsia="sv-SE"/>
              </w:rPr>
              <w:t xml:space="preserve">The field is mandatory present if the </w:t>
            </w:r>
            <w:r w:rsidRPr="00740BCD">
              <w:rPr>
                <w:i/>
                <w:lang w:eastAsia="sv-SE"/>
              </w:rPr>
              <w:t>NZP-CSI-RS-Resources</w:t>
            </w:r>
            <w:r w:rsidRPr="00740BCD">
              <w:rPr>
                <w:lang w:eastAsia="sv-SE"/>
              </w:rPr>
              <w:t xml:space="preserve"> in the associated </w:t>
            </w:r>
            <w:proofErr w:type="spellStart"/>
            <w:r w:rsidRPr="00740BCD">
              <w:rPr>
                <w:i/>
                <w:lang w:eastAsia="sv-SE"/>
              </w:rPr>
              <w:t>resourceSet</w:t>
            </w:r>
            <w:proofErr w:type="spellEnd"/>
            <w:r w:rsidRPr="00740BCD">
              <w:rPr>
                <w:lang w:eastAsia="sv-SE"/>
              </w:rPr>
              <w:t xml:space="preserve"> have the </w:t>
            </w:r>
            <w:proofErr w:type="spellStart"/>
            <w:r w:rsidRPr="00740BCD">
              <w:rPr>
                <w:lang w:eastAsia="sv-SE"/>
              </w:rPr>
              <w:t>resourceType</w:t>
            </w:r>
            <w:proofErr w:type="spellEnd"/>
            <w:r w:rsidRPr="00740BCD">
              <w:rPr>
                <w:lang w:eastAsia="sv-SE"/>
              </w:rPr>
              <w:t xml:space="preserve"> aperiodic</w:t>
            </w:r>
            <w:ins w:id="3" w:author="RAN2#118" w:date="2022-05-18T11:48:00Z">
              <w:r>
                <w:rPr>
                  <w:lang w:eastAsia="sv-SE"/>
                </w:rPr>
                <w:t>.</w:t>
              </w:r>
            </w:ins>
            <w:r w:rsidRPr="00740BCD">
              <w:rPr>
                <w:lang w:eastAsia="sv-SE"/>
              </w:rPr>
              <w:t xml:space="preserve"> </w:t>
            </w:r>
            <w:del w:id="4" w:author="RAN2#118" w:date="2022-05-18T11:48:00Z">
              <w:r w:rsidRPr="00740BCD" w:rsidDel="00476B00">
                <w:rPr>
                  <w:lang w:eastAsia="sv-SE"/>
                </w:rPr>
                <w:delText xml:space="preserve">and unifiedtci-StateType is not configured. The field is optional Need R if the </w:delText>
              </w:r>
              <w:r w:rsidRPr="00740BCD" w:rsidDel="00476B00">
                <w:rPr>
                  <w:i/>
                  <w:lang w:eastAsia="sv-SE"/>
                </w:rPr>
                <w:delText>NZP-CSI-RS-Resources</w:delText>
              </w:r>
              <w:r w:rsidRPr="00740BCD" w:rsidDel="00476B00">
                <w:rPr>
                  <w:lang w:eastAsia="sv-SE"/>
                </w:rPr>
                <w:delText xml:space="preserve"> in the associated </w:delText>
              </w:r>
              <w:r w:rsidRPr="00740BCD" w:rsidDel="00476B00">
                <w:rPr>
                  <w:i/>
                  <w:lang w:eastAsia="sv-SE"/>
                </w:rPr>
                <w:delText>resourceSet</w:delText>
              </w:r>
              <w:r w:rsidRPr="00740BCD" w:rsidDel="00476B00">
                <w:rPr>
                  <w:lang w:eastAsia="sv-SE"/>
                </w:rPr>
                <w:delText xml:space="preserve"> have the resourceType aperiodic and unifiedtci-StateType is configured. </w:delText>
              </w:r>
            </w:del>
            <w:r w:rsidRPr="00740BCD">
              <w:rPr>
                <w:lang w:eastAsia="sv-SE"/>
              </w:rPr>
              <w:t>The field is absent otherwise.</w:t>
            </w:r>
          </w:p>
          <w:p w14:paraId="46A45D03" w14:textId="77777777" w:rsidR="00EB31C6" w:rsidRPr="00740BCD" w:rsidRDefault="00EB31C6" w:rsidP="00F73A1F">
            <w:pPr>
              <w:pStyle w:val="TAL"/>
              <w:rPr>
                <w:lang w:eastAsia="sv-SE"/>
              </w:rPr>
            </w:pPr>
          </w:p>
        </w:tc>
      </w:tr>
    </w:tbl>
    <w:p w14:paraId="1D593007" w14:textId="2F036C81" w:rsidR="00EB31C6" w:rsidRDefault="00EB31C6" w:rsidP="00B540D1">
      <w:pPr>
        <w:pStyle w:val="BodyText"/>
      </w:pPr>
    </w:p>
    <w:p w14:paraId="31664CE2" w14:textId="3E1506D7" w:rsidR="002A4AA7" w:rsidRDefault="002A4AA7" w:rsidP="00B540D1">
      <w:pPr>
        <w:pStyle w:val="BodyText"/>
      </w:pPr>
      <w:r>
        <w:lastRenderedPageBreak/>
        <w:t xml:space="preserve">Further from </w:t>
      </w:r>
      <w:r>
        <w:t>R2-2210124</w:t>
      </w:r>
    </w:p>
    <w:p w14:paraId="2C8D893E" w14:textId="77777777" w:rsidR="000E4B10" w:rsidRPr="00507E92" w:rsidRDefault="000E4B10" w:rsidP="00507E92">
      <w:pPr>
        <w:spacing w:before="120" w:after="120"/>
        <w:ind w:left="567"/>
        <w:rPr>
          <w:i/>
          <w:iCs/>
          <w:color w:val="000000"/>
          <w:lang w:eastAsia="zh-CN"/>
        </w:rPr>
      </w:pPr>
      <w:proofErr w:type="gramStart"/>
      <w:r w:rsidRPr="00507E92">
        <w:rPr>
          <w:i/>
          <w:iCs/>
          <w:color w:val="000000"/>
          <w:lang w:eastAsia="zh-CN"/>
        </w:rPr>
        <w:t>So as to</w:t>
      </w:r>
      <w:proofErr w:type="gramEnd"/>
      <w:r w:rsidRPr="00507E92">
        <w:rPr>
          <w:i/>
          <w:iCs/>
          <w:color w:val="000000"/>
          <w:lang w:eastAsia="zh-CN"/>
        </w:rPr>
        <w:t xml:space="preserve"> solve above issue, the following options can be considered:</w:t>
      </w:r>
    </w:p>
    <w:p w14:paraId="4CD6EC5C" w14:textId="77777777" w:rsidR="000E4B10" w:rsidRPr="00507E92" w:rsidRDefault="000E4B10" w:rsidP="00507E92">
      <w:pPr>
        <w:spacing w:before="120" w:after="120"/>
        <w:ind w:left="567"/>
        <w:rPr>
          <w:i/>
          <w:iCs/>
          <w:color w:val="000000"/>
          <w:lang w:eastAsia="zh-CN"/>
        </w:rPr>
      </w:pPr>
      <w:r w:rsidRPr="00507E92">
        <w:rPr>
          <w:i/>
          <w:iCs/>
          <w:color w:val="000000"/>
          <w:lang w:eastAsia="zh-CN"/>
        </w:rPr>
        <w:t>Option 1: remove the restriction that “</w:t>
      </w:r>
      <w:r w:rsidRPr="00507E92">
        <w:rPr>
          <w:i/>
          <w:iCs/>
          <w:highlight w:val="yellow"/>
        </w:rPr>
        <w:t xml:space="preserve">When this field is absent for aperiodic CSI RS, the UE shall use QCL information included in the  "indicated" </w:t>
      </w:r>
      <w:r w:rsidRPr="00507E92">
        <w:rPr>
          <w:i/>
          <w:iCs/>
          <w:highlight w:val="yellow"/>
          <w:lang w:eastAsia="sv-SE"/>
        </w:rPr>
        <w:t>DL only/Joint TCI state as specified in TS 38.214</w:t>
      </w:r>
      <w:r w:rsidRPr="00507E92">
        <w:rPr>
          <w:i/>
          <w:iCs/>
          <w:color w:val="000000"/>
          <w:lang w:eastAsia="zh-CN"/>
        </w:rPr>
        <w:t>” from the field description of the field “</w:t>
      </w:r>
      <w:proofErr w:type="spellStart"/>
      <w:r w:rsidRPr="00507E92">
        <w:rPr>
          <w:i/>
          <w:iCs/>
          <w:color w:val="000000"/>
          <w:lang w:eastAsia="zh-CN"/>
        </w:rPr>
        <w:t>qcl</w:t>
      </w:r>
      <w:proofErr w:type="spellEnd"/>
      <w:r w:rsidRPr="00507E92">
        <w:rPr>
          <w:i/>
          <w:iCs/>
          <w:color w:val="000000"/>
          <w:lang w:eastAsia="zh-CN"/>
        </w:rPr>
        <w:t>-info”, then introduce a new field to indicate that UE should to follow the indicated Rel-17 TCI state as UE-dedicated reception of PDCCH/PDSCH, and specified that when UE receives the new field, UE should ignore the field “</w:t>
      </w:r>
      <w:proofErr w:type="spellStart"/>
      <w:r w:rsidRPr="00507E92">
        <w:rPr>
          <w:i/>
          <w:iCs/>
          <w:color w:val="000000"/>
          <w:lang w:eastAsia="zh-CN"/>
        </w:rPr>
        <w:t>qcl</w:t>
      </w:r>
      <w:proofErr w:type="spellEnd"/>
      <w:r w:rsidRPr="00507E92">
        <w:rPr>
          <w:i/>
          <w:iCs/>
          <w:color w:val="000000"/>
          <w:lang w:eastAsia="zh-CN"/>
        </w:rPr>
        <w:t>-type”.</w:t>
      </w:r>
    </w:p>
    <w:p w14:paraId="6C366148" w14:textId="77777777" w:rsidR="000E4B10" w:rsidRPr="00507E92" w:rsidRDefault="000E4B10" w:rsidP="00507E92">
      <w:pPr>
        <w:spacing w:before="120" w:after="120"/>
        <w:ind w:left="567"/>
        <w:rPr>
          <w:i/>
          <w:iCs/>
          <w:color w:val="000000"/>
          <w:lang w:eastAsia="zh-CN"/>
        </w:rPr>
      </w:pPr>
      <w:r w:rsidRPr="00507E92">
        <w:rPr>
          <w:i/>
          <w:iCs/>
          <w:color w:val="000000"/>
          <w:lang w:eastAsia="zh-CN"/>
        </w:rPr>
        <w:t>Option 2: change the present condition of the field “</w:t>
      </w:r>
      <w:proofErr w:type="spellStart"/>
      <w:r w:rsidRPr="00507E92">
        <w:rPr>
          <w:i/>
          <w:iCs/>
          <w:color w:val="000000"/>
          <w:lang w:eastAsia="zh-CN"/>
        </w:rPr>
        <w:t>qcl</w:t>
      </w:r>
      <w:proofErr w:type="spellEnd"/>
      <w:r w:rsidRPr="00507E92">
        <w:rPr>
          <w:i/>
          <w:iCs/>
          <w:color w:val="000000"/>
          <w:lang w:eastAsia="zh-CN"/>
        </w:rPr>
        <w:t>-info”, i.e., when configures unified TCI-state and the CSI-RS is AP CSI-RS, the field “</w:t>
      </w:r>
      <w:proofErr w:type="spellStart"/>
      <w:r w:rsidRPr="00507E92">
        <w:rPr>
          <w:i/>
          <w:iCs/>
          <w:color w:val="000000"/>
          <w:lang w:eastAsia="zh-CN"/>
        </w:rPr>
        <w:t>qcl</w:t>
      </w:r>
      <w:proofErr w:type="spellEnd"/>
      <w:r w:rsidRPr="00507E92">
        <w:rPr>
          <w:i/>
          <w:iCs/>
          <w:color w:val="000000"/>
          <w:lang w:eastAsia="zh-CN"/>
        </w:rPr>
        <w:t>-info” can be optional present.</w:t>
      </w:r>
    </w:p>
    <w:p w14:paraId="7D3EFB84" w14:textId="77777777" w:rsidR="000E4B10" w:rsidRPr="00507E92" w:rsidRDefault="000E4B10" w:rsidP="00507E92">
      <w:pPr>
        <w:spacing w:before="120" w:after="120"/>
        <w:ind w:left="567"/>
        <w:rPr>
          <w:i/>
          <w:iCs/>
          <w:color w:val="000000"/>
          <w:lang w:eastAsia="zh-CN"/>
        </w:rPr>
      </w:pPr>
      <w:r w:rsidRPr="00507E92">
        <w:rPr>
          <w:i/>
          <w:iCs/>
          <w:color w:val="000000"/>
          <w:lang w:eastAsia="zh-CN"/>
        </w:rPr>
        <w:t xml:space="preserve">In general, both options can work. But option 1 is complicated, and it affects the ASN.1. </w:t>
      </w:r>
      <w:proofErr w:type="gramStart"/>
      <w:r w:rsidRPr="00507E92">
        <w:rPr>
          <w:i/>
          <w:iCs/>
          <w:color w:val="000000"/>
          <w:lang w:eastAsia="zh-CN"/>
        </w:rPr>
        <w:t>Thus</w:t>
      </w:r>
      <w:proofErr w:type="gramEnd"/>
      <w:r w:rsidRPr="00507E92">
        <w:rPr>
          <w:i/>
          <w:iCs/>
          <w:color w:val="000000"/>
          <w:lang w:eastAsia="zh-CN"/>
        </w:rPr>
        <w:t xml:space="preserve"> it is proposed that option 2 can be taken. Corresponding TP is provided in Annex 1.</w:t>
      </w:r>
    </w:p>
    <w:p w14:paraId="7443FA99" w14:textId="77777777" w:rsidR="000E4B10" w:rsidRDefault="000E4B10" w:rsidP="00507E92">
      <w:pPr>
        <w:spacing w:before="120" w:after="120"/>
        <w:ind w:left="567"/>
        <w:rPr>
          <w:b/>
          <w:bCs/>
          <w:i/>
          <w:iCs/>
          <w:color w:val="000000"/>
          <w:lang w:eastAsia="zh-CN"/>
        </w:rPr>
      </w:pPr>
      <w:r w:rsidRPr="00507E92">
        <w:rPr>
          <w:b/>
          <w:bCs/>
          <w:i/>
          <w:iCs/>
          <w:color w:val="000000"/>
          <w:lang w:eastAsia="zh-CN"/>
        </w:rPr>
        <w:t>Proposal 1: RAN2 to agree to change the presence condition of the field “</w:t>
      </w:r>
      <w:proofErr w:type="spellStart"/>
      <w:r w:rsidRPr="00507E92">
        <w:rPr>
          <w:b/>
          <w:bCs/>
          <w:i/>
          <w:iCs/>
          <w:color w:val="000000"/>
          <w:lang w:eastAsia="zh-CN"/>
        </w:rPr>
        <w:t>qcl</w:t>
      </w:r>
      <w:proofErr w:type="spellEnd"/>
      <w:r w:rsidRPr="00507E92">
        <w:rPr>
          <w:b/>
          <w:bCs/>
          <w:i/>
          <w:iCs/>
          <w:color w:val="000000"/>
          <w:lang w:eastAsia="zh-CN"/>
        </w:rPr>
        <w:t>-info”</w:t>
      </w:r>
      <w:r w:rsidRPr="00507E92">
        <w:rPr>
          <w:rFonts w:hint="eastAsia"/>
          <w:b/>
          <w:bCs/>
          <w:i/>
          <w:iCs/>
          <w:color w:val="000000"/>
          <w:lang w:eastAsia="zh-CN"/>
        </w:rPr>
        <w:t xml:space="preserve"> could be optional present when </w:t>
      </w:r>
      <w:proofErr w:type="spellStart"/>
      <w:r w:rsidRPr="00507E92">
        <w:rPr>
          <w:b/>
          <w:bCs/>
          <w:i/>
          <w:iCs/>
          <w:szCs w:val="22"/>
          <w:lang w:eastAsia="sv-SE"/>
        </w:rPr>
        <w:t>unifiedTCI-StateType</w:t>
      </w:r>
      <w:proofErr w:type="spellEnd"/>
      <w:r w:rsidRPr="00507E92">
        <w:rPr>
          <w:rFonts w:hint="eastAsia"/>
          <w:b/>
          <w:bCs/>
          <w:i/>
          <w:iCs/>
          <w:color w:val="000000"/>
          <w:lang w:eastAsia="zh-CN"/>
        </w:rPr>
        <w:t xml:space="preserve"> is </w:t>
      </w:r>
      <w:r w:rsidRPr="00507E92">
        <w:rPr>
          <w:b/>
          <w:bCs/>
          <w:i/>
          <w:iCs/>
          <w:color w:val="000000"/>
          <w:lang w:eastAsia="zh-CN"/>
        </w:rPr>
        <w:t>configured</w:t>
      </w:r>
      <w:r w:rsidRPr="00507E92">
        <w:rPr>
          <w:rFonts w:hint="eastAsia"/>
          <w:b/>
          <w:bCs/>
          <w:i/>
          <w:iCs/>
          <w:color w:val="000000"/>
          <w:lang w:eastAsia="zh-CN"/>
        </w:rPr>
        <w:t xml:space="preserve"> for AP CSI-RS</w:t>
      </w:r>
      <w:r w:rsidRPr="00507E92">
        <w:rPr>
          <w:b/>
          <w:bCs/>
          <w:i/>
          <w:iCs/>
          <w:color w:val="000000"/>
          <w:lang w:eastAsia="zh-CN"/>
        </w:rPr>
        <w:t>. And the TP in annex 1 can be considered.</w:t>
      </w:r>
    </w:p>
    <w:p w14:paraId="524F17D6" w14:textId="47B42FFC" w:rsidR="00CB37CD" w:rsidRDefault="00CB37CD" w:rsidP="00B540D1">
      <w:pPr>
        <w:pStyle w:val="BodyText"/>
      </w:pPr>
    </w:p>
    <w:p w14:paraId="66A1B421" w14:textId="50416E91" w:rsidR="002A4AA7" w:rsidRDefault="002A4AA7" w:rsidP="00B540D1">
      <w:pPr>
        <w:pStyle w:val="BodyText"/>
      </w:pPr>
      <w:r>
        <w:t xml:space="preserve">The editing the condition text is preferred given </w:t>
      </w:r>
      <w:r w:rsidR="002356E7">
        <w:t>it is possible to formulate such that we do not then change other dependencies</w:t>
      </w:r>
      <w:r w:rsidR="002D6728">
        <w:t>.</w:t>
      </w:r>
    </w:p>
    <w:p w14:paraId="793B92AE" w14:textId="7D770D86" w:rsidR="002D6728" w:rsidRDefault="002D6728" w:rsidP="00B540D1">
      <w:pPr>
        <w:pStyle w:val="BodyText"/>
      </w:pPr>
    </w:p>
    <w:p w14:paraId="32D1D4E9" w14:textId="77777777" w:rsidR="002D6728" w:rsidRDefault="002D6728" w:rsidP="002D6728">
      <w:pPr>
        <w:pStyle w:val="BodyText"/>
      </w:pPr>
    </w:p>
    <w:p w14:paraId="36E1BCF2" w14:textId="763BC7EE" w:rsidR="002D6728" w:rsidRPr="00A04F49" w:rsidRDefault="002D6728" w:rsidP="002D6728">
      <w:pPr>
        <w:pStyle w:val="Proposal"/>
      </w:pPr>
      <w:bookmarkStart w:id="5" w:name="_Toc115973593"/>
      <w:r>
        <w:t xml:space="preserve">RAN2 to </w:t>
      </w:r>
      <w:r w:rsidR="00A6127F">
        <w:t>discuss how to correct the</w:t>
      </w:r>
      <w:r w:rsidR="00494E92">
        <w:t xml:space="preserve"> enabling of unified TCI state </w:t>
      </w:r>
      <w:r w:rsidR="006F4C7E">
        <w:t>for aperiodic CSI</w:t>
      </w:r>
      <w:bookmarkEnd w:id="5"/>
    </w:p>
    <w:p w14:paraId="0D1A62A3" w14:textId="77777777" w:rsidR="002D6728" w:rsidRDefault="002D6728" w:rsidP="002D6728">
      <w:pPr>
        <w:pStyle w:val="BodyText"/>
      </w:pPr>
    </w:p>
    <w:p w14:paraId="5B4ED8AC" w14:textId="64FB972F" w:rsidR="002D6728" w:rsidRDefault="002D6728" w:rsidP="00B540D1">
      <w:pPr>
        <w:pStyle w:val="BodyText"/>
      </w:pPr>
    </w:p>
    <w:p w14:paraId="46017582" w14:textId="1F4932A3" w:rsidR="003379B2" w:rsidRDefault="00D9291A" w:rsidP="003379B2">
      <w:pPr>
        <w:pStyle w:val="BodyText"/>
      </w:pPr>
      <w:r>
        <w:t xml:space="preserve">The second issue </w:t>
      </w:r>
      <w:r w:rsidR="003379B2">
        <w:t xml:space="preserve">provided in </w:t>
      </w:r>
      <w:r w:rsidR="003379B2">
        <w:t>R2-2210124</w:t>
      </w:r>
      <w:r w:rsidR="003379B2">
        <w:t xml:space="preserve"> is related to pathloss reference RS configuration:</w:t>
      </w:r>
    </w:p>
    <w:p w14:paraId="405C34F5" w14:textId="4105CE93" w:rsidR="00D9291A" w:rsidRPr="00D9291A" w:rsidRDefault="00D9291A" w:rsidP="00D9291A"/>
    <w:p w14:paraId="65C832D6" w14:textId="77777777" w:rsidR="00D9291A" w:rsidRPr="003379B2" w:rsidRDefault="00D9291A" w:rsidP="003379B2">
      <w:pPr>
        <w:spacing w:before="120" w:after="120"/>
        <w:ind w:left="567"/>
        <w:rPr>
          <w:i/>
          <w:iCs/>
          <w:color w:val="000000"/>
          <w:lang w:eastAsia="zh-CN"/>
        </w:rPr>
      </w:pPr>
      <w:r w:rsidRPr="003379B2">
        <w:rPr>
          <w:i/>
          <w:iCs/>
          <w:color w:val="000000"/>
          <w:lang w:eastAsia="zh-CN"/>
        </w:rPr>
        <w:t xml:space="preserve">In R17 unified TCI framework, the pathloss reference signals used for power control is per UL/Joint TCI state configured by referring to a PUSCH Pathloss Reference. The </w:t>
      </w:r>
      <w:r w:rsidRPr="003379B2">
        <w:rPr>
          <w:i/>
          <w:iCs/>
          <w:color w:val="000000"/>
          <w:highlight w:val="yellow"/>
          <w:lang w:eastAsia="zh-CN"/>
        </w:rPr>
        <w:t>following</w:t>
      </w:r>
      <w:r w:rsidRPr="003379B2">
        <w:rPr>
          <w:i/>
          <w:iCs/>
          <w:color w:val="000000"/>
          <w:lang w:eastAsia="zh-CN"/>
        </w:rPr>
        <w:t xml:space="preserve"> is the configuration of UL TCI state, as extracted from TS38.331 [2].</w:t>
      </w:r>
    </w:p>
    <w:tbl>
      <w:tblPr>
        <w:tblStyle w:val="TableGrid"/>
        <w:tblW w:w="0" w:type="auto"/>
        <w:tblInd w:w="704" w:type="dxa"/>
        <w:tblLook w:val="04A0" w:firstRow="1" w:lastRow="0" w:firstColumn="1" w:lastColumn="0" w:noHBand="0" w:noVBand="1"/>
      </w:tblPr>
      <w:tblGrid>
        <w:gridCol w:w="9356"/>
      </w:tblGrid>
      <w:tr w:rsidR="00D9291A" w:rsidRPr="003379B2" w14:paraId="5E41157B" w14:textId="77777777" w:rsidTr="003379B2">
        <w:tc>
          <w:tcPr>
            <w:tcW w:w="9356" w:type="dxa"/>
          </w:tcPr>
          <w:p w14:paraId="4C5334E7" w14:textId="77777777" w:rsidR="00D9291A" w:rsidRPr="003379B2" w:rsidRDefault="00D9291A" w:rsidP="00F73A1F">
            <w:pPr>
              <w:keepNext/>
              <w:keepLines/>
              <w:spacing w:before="60"/>
              <w:jc w:val="center"/>
              <w:rPr>
                <w:rFonts w:ascii="Arial" w:eastAsia="Times New Roman" w:hAnsi="Arial"/>
                <w:b/>
                <w:i/>
                <w:iCs/>
              </w:rPr>
            </w:pPr>
            <w:r w:rsidRPr="003379B2">
              <w:rPr>
                <w:rFonts w:ascii="Arial" w:eastAsia="Times New Roman" w:hAnsi="Arial"/>
                <w:b/>
                <w:i/>
                <w:iCs/>
              </w:rPr>
              <w:lastRenderedPageBreak/>
              <w:t>TCI-UL-State information element</w:t>
            </w:r>
          </w:p>
          <w:p w14:paraId="2F2150BE"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color w:val="808080"/>
                <w:sz w:val="16"/>
                <w:lang w:eastAsia="en-GB"/>
              </w:rPr>
              <w:t>-- ASN1START</w:t>
            </w:r>
          </w:p>
          <w:p w14:paraId="2C236629"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color w:val="808080"/>
                <w:sz w:val="16"/>
                <w:lang w:eastAsia="en-GB"/>
              </w:rPr>
              <w:t>-- TAG-TCI-UL-STATE-START</w:t>
            </w:r>
          </w:p>
          <w:p w14:paraId="65130444"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p>
          <w:p w14:paraId="25978896"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TCI-UL-State-r17 ::=             </w:t>
            </w:r>
            <w:r w:rsidRPr="003379B2">
              <w:rPr>
                <w:rFonts w:ascii="Courier New" w:eastAsia="Times New Roman" w:hAnsi="Courier New"/>
                <w:i/>
                <w:iCs/>
                <w:noProof/>
                <w:color w:val="993366"/>
                <w:sz w:val="16"/>
                <w:lang w:eastAsia="en-GB"/>
              </w:rPr>
              <w:t>SEQUENCE</w:t>
            </w:r>
            <w:r w:rsidRPr="003379B2">
              <w:rPr>
                <w:rFonts w:ascii="Courier New" w:eastAsia="Times New Roman" w:hAnsi="Courier New"/>
                <w:i/>
                <w:iCs/>
                <w:noProof/>
                <w:sz w:val="16"/>
                <w:lang w:eastAsia="en-GB"/>
              </w:rPr>
              <w:t xml:space="preserve"> {</w:t>
            </w:r>
          </w:p>
          <w:p w14:paraId="415F9AD7"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tci-UL-State-Id-r17              TCI-UL-State-Id-r17,</w:t>
            </w:r>
          </w:p>
          <w:p w14:paraId="0BC3F45D"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sz w:val="16"/>
                <w:lang w:eastAsia="en-GB"/>
              </w:rPr>
              <w:t xml:space="preserve">    servingCellId-r17                ServCellIndex                                         </w:t>
            </w:r>
            <w:r w:rsidRPr="003379B2">
              <w:rPr>
                <w:rFonts w:ascii="Courier New" w:eastAsia="Times New Roman" w:hAnsi="Courier New"/>
                <w:i/>
                <w:iCs/>
                <w:noProof/>
                <w:color w:val="993366"/>
                <w:sz w:val="16"/>
                <w:lang w:eastAsia="en-GB"/>
              </w:rPr>
              <w:t>OPTIONAL</w:t>
            </w:r>
            <w:r w:rsidRPr="003379B2">
              <w:rPr>
                <w:rFonts w:ascii="Courier New" w:eastAsia="Times New Roman" w:hAnsi="Courier New"/>
                <w:i/>
                <w:iCs/>
                <w:noProof/>
                <w:sz w:val="16"/>
                <w:lang w:eastAsia="en-GB"/>
              </w:rPr>
              <w:t xml:space="preserve">,   </w:t>
            </w:r>
            <w:r w:rsidRPr="003379B2">
              <w:rPr>
                <w:rFonts w:ascii="Courier New" w:eastAsia="Times New Roman" w:hAnsi="Courier New"/>
                <w:i/>
                <w:iCs/>
                <w:noProof/>
                <w:color w:val="808080"/>
                <w:sz w:val="16"/>
                <w:lang w:eastAsia="en-GB"/>
              </w:rPr>
              <w:t>-- Need R</w:t>
            </w:r>
          </w:p>
          <w:p w14:paraId="7782477C"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sz w:val="16"/>
                <w:lang w:eastAsia="en-GB"/>
              </w:rPr>
              <w:t xml:space="preserve">    bwp-Id-r17                       BWP-Id                                                </w:t>
            </w:r>
            <w:r w:rsidRPr="003379B2">
              <w:rPr>
                <w:rFonts w:ascii="Courier New" w:eastAsia="Times New Roman" w:hAnsi="Courier New"/>
                <w:i/>
                <w:iCs/>
                <w:noProof/>
                <w:color w:val="993366"/>
                <w:sz w:val="16"/>
                <w:lang w:eastAsia="en-GB"/>
              </w:rPr>
              <w:t>OPTIONAL</w:t>
            </w:r>
            <w:r w:rsidRPr="003379B2">
              <w:rPr>
                <w:rFonts w:ascii="Courier New" w:eastAsia="Times New Roman" w:hAnsi="Courier New"/>
                <w:i/>
                <w:iCs/>
                <w:noProof/>
                <w:sz w:val="16"/>
                <w:lang w:eastAsia="en-GB"/>
              </w:rPr>
              <w:t xml:space="preserve">,   </w:t>
            </w:r>
            <w:r w:rsidRPr="003379B2">
              <w:rPr>
                <w:rFonts w:ascii="Courier New" w:eastAsia="Times New Roman" w:hAnsi="Courier New"/>
                <w:i/>
                <w:iCs/>
                <w:noProof/>
                <w:color w:val="808080"/>
                <w:sz w:val="16"/>
                <w:lang w:eastAsia="en-GB"/>
              </w:rPr>
              <w:t>-- Cond CSI-RSorSRS-Indicated</w:t>
            </w:r>
          </w:p>
          <w:p w14:paraId="5BFD469F"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referenceSignal-r17              </w:t>
            </w:r>
            <w:r w:rsidRPr="003379B2">
              <w:rPr>
                <w:rFonts w:ascii="Courier New" w:eastAsia="Times New Roman" w:hAnsi="Courier New"/>
                <w:i/>
                <w:iCs/>
                <w:noProof/>
                <w:color w:val="993366"/>
                <w:sz w:val="16"/>
                <w:lang w:eastAsia="en-GB"/>
              </w:rPr>
              <w:t>CHOICE</w:t>
            </w:r>
            <w:r w:rsidRPr="003379B2">
              <w:rPr>
                <w:rFonts w:ascii="Courier New" w:eastAsia="Times New Roman" w:hAnsi="Courier New"/>
                <w:i/>
                <w:iCs/>
                <w:noProof/>
                <w:sz w:val="16"/>
                <w:lang w:eastAsia="en-GB"/>
              </w:rPr>
              <w:t xml:space="preserve"> {</w:t>
            </w:r>
          </w:p>
          <w:p w14:paraId="1E8B353B"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ssb-Index-r17                    SSB-Index,</w:t>
            </w:r>
          </w:p>
          <w:p w14:paraId="5D85C863"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csi-RS-Index-r17                 NZP-CSI-RS-ResourceId,</w:t>
            </w:r>
          </w:p>
          <w:p w14:paraId="70656164"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srs-r17                          SRS-ResourceId</w:t>
            </w:r>
          </w:p>
          <w:p w14:paraId="7C563AF3"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w:t>
            </w:r>
          </w:p>
          <w:p w14:paraId="132085C6"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sz w:val="16"/>
                <w:lang w:eastAsia="en-GB"/>
              </w:rPr>
              <w:t xml:space="preserve">    additionalPCI-r17                AdditionalPCIIndex-r17                                </w:t>
            </w:r>
            <w:r w:rsidRPr="003379B2">
              <w:rPr>
                <w:rFonts w:ascii="Courier New" w:eastAsia="Times New Roman" w:hAnsi="Courier New"/>
                <w:i/>
                <w:iCs/>
                <w:noProof/>
                <w:color w:val="993366"/>
                <w:sz w:val="16"/>
                <w:lang w:eastAsia="en-GB"/>
              </w:rPr>
              <w:t>OPTIONAL</w:t>
            </w:r>
            <w:r w:rsidRPr="003379B2">
              <w:rPr>
                <w:rFonts w:ascii="Courier New" w:eastAsia="Times New Roman" w:hAnsi="Courier New"/>
                <w:i/>
                <w:iCs/>
                <w:noProof/>
                <w:sz w:val="16"/>
                <w:lang w:eastAsia="en-GB"/>
              </w:rPr>
              <w:t xml:space="preserve">,   </w:t>
            </w:r>
            <w:r w:rsidRPr="003379B2">
              <w:rPr>
                <w:rFonts w:ascii="Courier New" w:eastAsia="Times New Roman" w:hAnsi="Courier New"/>
                <w:i/>
                <w:iCs/>
                <w:noProof/>
                <w:color w:val="808080"/>
                <w:sz w:val="16"/>
                <w:lang w:eastAsia="en-GB"/>
              </w:rPr>
              <w:t>-- Need R</w:t>
            </w:r>
          </w:p>
          <w:p w14:paraId="61B8BC64"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sz w:val="16"/>
                <w:lang w:eastAsia="en-GB"/>
              </w:rPr>
              <w:t xml:space="preserve">    ul-powerControl-r17              Uplink-powerControlId-r17                             </w:t>
            </w:r>
            <w:r w:rsidRPr="003379B2">
              <w:rPr>
                <w:rFonts w:ascii="Courier New" w:eastAsia="Times New Roman" w:hAnsi="Courier New"/>
                <w:i/>
                <w:iCs/>
                <w:noProof/>
                <w:color w:val="993366"/>
                <w:sz w:val="16"/>
                <w:lang w:eastAsia="en-GB"/>
              </w:rPr>
              <w:t>OPTIONAL</w:t>
            </w:r>
            <w:r w:rsidRPr="003379B2">
              <w:rPr>
                <w:rFonts w:ascii="Courier New" w:eastAsia="Times New Roman" w:hAnsi="Courier New"/>
                <w:i/>
                <w:iCs/>
                <w:noProof/>
                <w:sz w:val="16"/>
                <w:lang w:eastAsia="en-GB"/>
              </w:rPr>
              <w:t xml:space="preserve">,   </w:t>
            </w:r>
            <w:r w:rsidRPr="003379B2">
              <w:rPr>
                <w:rFonts w:ascii="Courier New" w:eastAsia="Times New Roman" w:hAnsi="Courier New"/>
                <w:i/>
                <w:iCs/>
                <w:noProof/>
                <w:color w:val="808080"/>
                <w:sz w:val="16"/>
                <w:lang w:eastAsia="en-GB"/>
              </w:rPr>
              <w:t>-- Need R</w:t>
            </w:r>
          </w:p>
          <w:p w14:paraId="072042C4"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sz w:val="16"/>
                <w:lang w:eastAsia="en-GB"/>
              </w:rPr>
              <w:t xml:space="preserve">    </w:t>
            </w:r>
            <w:bookmarkStart w:id="6" w:name="_Hlk115385047"/>
            <w:r w:rsidRPr="003379B2">
              <w:rPr>
                <w:rFonts w:ascii="Courier New" w:eastAsia="Times New Roman" w:hAnsi="Courier New"/>
                <w:i/>
                <w:iCs/>
                <w:noProof/>
                <w:sz w:val="16"/>
                <w:highlight w:val="yellow"/>
                <w:lang w:eastAsia="en-GB"/>
              </w:rPr>
              <w:t>pathlossReferenceRS-Id-r17</w:t>
            </w:r>
            <w:bookmarkEnd w:id="6"/>
            <w:r w:rsidRPr="003379B2">
              <w:rPr>
                <w:rFonts w:ascii="Courier New" w:eastAsia="Times New Roman" w:hAnsi="Courier New"/>
                <w:i/>
                <w:iCs/>
                <w:noProof/>
                <w:sz w:val="16"/>
                <w:highlight w:val="yellow"/>
                <w:lang w:eastAsia="en-GB"/>
              </w:rPr>
              <w:t xml:space="preserve">       PUSCH-PathlossReferenceRS-Id-r17</w:t>
            </w:r>
            <w:r w:rsidRPr="003379B2">
              <w:rPr>
                <w:rFonts w:ascii="Courier New" w:eastAsia="Times New Roman" w:hAnsi="Courier New"/>
                <w:i/>
                <w:iCs/>
                <w:noProof/>
                <w:sz w:val="16"/>
                <w:lang w:eastAsia="en-GB"/>
              </w:rPr>
              <w:t xml:space="preserve">                      </w:t>
            </w:r>
            <w:r w:rsidRPr="003379B2">
              <w:rPr>
                <w:rFonts w:ascii="Courier New" w:eastAsia="Times New Roman" w:hAnsi="Courier New"/>
                <w:i/>
                <w:iCs/>
                <w:noProof/>
                <w:color w:val="993366"/>
                <w:sz w:val="16"/>
                <w:lang w:eastAsia="en-GB"/>
              </w:rPr>
              <w:t>OPTIONAL</w:t>
            </w:r>
            <w:r w:rsidRPr="003379B2">
              <w:rPr>
                <w:rFonts w:ascii="Courier New" w:eastAsia="Times New Roman" w:hAnsi="Courier New"/>
                <w:i/>
                <w:iCs/>
                <w:noProof/>
                <w:sz w:val="16"/>
                <w:lang w:eastAsia="en-GB"/>
              </w:rPr>
              <w:t xml:space="preserve">,   </w:t>
            </w:r>
            <w:r w:rsidRPr="003379B2">
              <w:rPr>
                <w:rFonts w:ascii="Courier New" w:eastAsia="Times New Roman" w:hAnsi="Courier New"/>
                <w:i/>
                <w:iCs/>
                <w:noProof/>
                <w:color w:val="808080"/>
                <w:sz w:val="16"/>
                <w:lang w:eastAsia="en-GB"/>
              </w:rPr>
              <w:t>-- Need R</w:t>
            </w:r>
          </w:p>
          <w:p w14:paraId="7BAE0508"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w:t>
            </w:r>
          </w:p>
          <w:p w14:paraId="5E040E13"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 xml:space="preserve">          </w:t>
            </w:r>
          </w:p>
          <w:p w14:paraId="5C9CC6A4"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r w:rsidRPr="003379B2">
              <w:rPr>
                <w:rFonts w:ascii="Courier New" w:eastAsia="Times New Roman" w:hAnsi="Courier New"/>
                <w:i/>
                <w:iCs/>
                <w:noProof/>
                <w:sz w:val="16"/>
                <w:lang w:eastAsia="en-GB"/>
              </w:rPr>
              <w:t>}</w:t>
            </w:r>
          </w:p>
          <w:p w14:paraId="057D7652"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sz w:val="16"/>
                <w:lang w:eastAsia="en-GB"/>
              </w:rPr>
            </w:pPr>
          </w:p>
          <w:p w14:paraId="3930DB1E"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color w:val="808080"/>
                <w:sz w:val="16"/>
                <w:lang w:eastAsia="en-GB"/>
              </w:rPr>
              <w:t>-- TAG-TCI-UL-STATE-STOP</w:t>
            </w:r>
          </w:p>
          <w:p w14:paraId="2252D1A3" w14:textId="77777777" w:rsidR="00D9291A" w:rsidRPr="003379B2" w:rsidRDefault="00D9291A" w:rsidP="00F7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i/>
                <w:iCs/>
                <w:noProof/>
                <w:color w:val="808080"/>
                <w:sz w:val="16"/>
                <w:lang w:eastAsia="en-GB"/>
              </w:rPr>
            </w:pPr>
            <w:r w:rsidRPr="003379B2">
              <w:rPr>
                <w:rFonts w:ascii="Courier New" w:eastAsia="Times New Roman" w:hAnsi="Courier New"/>
                <w:i/>
                <w:iCs/>
                <w:noProof/>
                <w:color w:val="808080"/>
                <w:sz w:val="16"/>
                <w:lang w:eastAsia="en-GB"/>
              </w:rPr>
              <w:t>-- ASN1STOP</w:t>
            </w:r>
          </w:p>
        </w:tc>
      </w:tr>
    </w:tbl>
    <w:p w14:paraId="01E20387" w14:textId="77777777" w:rsidR="00D9291A" w:rsidRPr="003379B2" w:rsidRDefault="00D9291A" w:rsidP="003379B2">
      <w:pPr>
        <w:spacing w:before="120" w:after="120"/>
        <w:ind w:left="567"/>
        <w:rPr>
          <w:i/>
          <w:iCs/>
          <w:color w:val="000000"/>
          <w:lang w:eastAsia="zh-CN"/>
        </w:rPr>
      </w:pPr>
      <w:r w:rsidRPr="003379B2">
        <w:rPr>
          <w:i/>
          <w:iCs/>
          <w:color w:val="000000"/>
          <w:lang w:eastAsia="zh-CN"/>
        </w:rPr>
        <w:t>According to the TS38.331 [2], the configuration of the PUSCH pathloss reference signal associated with PUSCH-PathlossReferenceRS-Id-r17 is configured within the IE PUSCH-</w:t>
      </w:r>
      <w:proofErr w:type="spellStart"/>
      <w:r w:rsidRPr="003379B2">
        <w:rPr>
          <w:i/>
          <w:iCs/>
          <w:color w:val="000000"/>
          <w:lang w:eastAsia="zh-CN"/>
        </w:rPr>
        <w:t>PowerControl</w:t>
      </w:r>
      <w:proofErr w:type="spellEnd"/>
      <w:r w:rsidRPr="003379B2">
        <w:rPr>
          <w:i/>
          <w:iCs/>
          <w:color w:val="000000"/>
          <w:lang w:eastAsia="zh-CN"/>
        </w:rPr>
        <w:t xml:space="preserve"> only. However, it is observed that the field PUSCH-</w:t>
      </w:r>
      <w:proofErr w:type="spellStart"/>
      <w:r w:rsidRPr="003379B2">
        <w:rPr>
          <w:i/>
          <w:iCs/>
          <w:color w:val="000000"/>
          <w:lang w:eastAsia="zh-CN"/>
        </w:rPr>
        <w:t>PowerControl</w:t>
      </w:r>
      <w:proofErr w:type="spellEnd"/>
      <w:r w:rsidRPr="003379B2">
        <w:rPr>
          <w:i/>
          <w:iCs/>
          <w:color w:val="000000"/>
          <w:lang w:eastAsia="zh-CN"/>
        </w:rPr>
        <w:t xml:space="preserve"> shall not be configured if unified TCI is configured. That means, the indicated pathlossReferenceRS-Id-r17 within the UL/Joint TCI state is not available, i.e., it is confusing for UE what is the pathlossReferenceRS-Id-r17 and which pathloss reference should be used. </w:t>
      </w:r>
    </w:p>
    <w:tbl>
      <w:tblPr>
        <w:tblStyle w:val="TableGrid"/>
        <w:tblW w:w="0" w:type="auto"/>
        <w:tblInd w:w="704" w:type="dxa"/>
        <w:tblLook w:val="04A0" w:firstRow="1" w:lastRow="0" w:firstColumn="1" w:lastColumn="0" w:noHBand="0" w:noVBand="1"/>
      </w:tblPr>
      <w:tblGrid>
        <w:gridCol w:w="9356"/>
      </w:tblGrid>
      <w:tr w:rsidR="00D9291A" w:rsidRPr="003379B2" w14:paraId="17EA4895" w14:textId="77777777" w:rsidTr="003379B2">
        <w:tc>
          <w:tcPr>
            <w:tcW w:w="9356" w:type="dxa"/>
          </w:tcPr>
          <w:p w14:paraId="56ADFE79" w14:textId="77777777" w:rsidR="00D9291A" w:rsidRPr="003379B2" w:rsidRDefault="00D9291A" w:rsidP="00F73A1F">
            <w:pPr>
              <w:pStyle w:val="TAL"/>
              <w:rPr>
                <w:b/>
                <w:i/>
                <w:iCs/>
                <w:lang w:eastAsia="sv-SE"/>
              </w:rPr>
            </w:pPr>
            <w:proofErr w:type="spellStart"/>
            <w:r w:rsidRPr="003379B2">
              <w:rPr>
                <w:b/>
                <w:i/>
                <w:iCs/>
                <w:lang w:eastAsia="sv-SE"/>
              </w:rPr>
              <w:t>pusch-PowerControl</w:t>
            </w:r>
            <w:proofErr w:type="spellEnd"/>
          </w:p>
          <w:p w14:paraId="6C085D25" w14:textId="77777777" w:rsidR="00D9291A" w:rsidRPr="003379B2" w:rsidRDefault="00D9291A" w:rsidP="00F73A1F">
            <w:pPr>
              <w:spacing w:before="120" w:after="120"/>
              <w:rPr>
                <w:i/>
                <w:iCs/>
                <w:color w:val="000000"/>
                <w:lang w:eastAsia="zh-CN"/>
              </w:rPr>
            </w:pPr>
            <w:r w:rsidRPr="003379B2">
              <w:rPr>
                <w:bCs/>
                <w:i/>
                <w:iCs/>
                <w:lang w:eastAsia="sv-SE"/>
              </w:rPr>
              <w:t xml:space="preserve">Configures power control parameters PUSCH transmission. </w:t>
            </w:r>
            <w:r w:rsidRPr="003379B2">
              <w:rPr>
                <w:bCs/>
                <w:i/>
                <w:iCs/>
                <w:highlight w:val="yellow"/>
                <w:lang w:eastAsia="sv-SE"/>
              </w:rPr>
              <w:t xml:space="preserve">This field is not configured </w:t>
            </w:r>
            <w:r w:rsidRPr="003379B2">
              <w:rPr>
                <w:i/>
                <w:iCs/>
                <w:highlight w:val="yellow"/>
                <w:lang w:eastAsia="sv-SE"/>
              </w:rPr>
              <w:t>if unifiedTCI-StateType is configured for the serving cell.</w:t>
            </w:r>
          </w:p>
        </w:tc>
      </w:tr>
    </w:tbl>
    <w:p w14:paraId="11EF4496" w14:textId="77777777" w:rsidR="00D9291A" w:rsidRPr="003379B2" w:rsidRDefault="00D9291A" w:rsidP="003379B2">
      <w:pPr>
        <w:spacing w:before="120" w:after="120"/>
        <w:ind w:left="567"/>
        <w:rPr>
          <w:b/>
          <w:bCs/>
          <w:i/>
          <w:iCs/>
          <w:color w:val="000000"/>
          <w:lang w:eastAsia="zh-CN"/>
        </w:rPr>
      </w:pPr>
      <w:r w:rsidRPr="003379B2">
        <w:rPr>
          <w:b/>
          <w:bCs/>
          <w:i/>
          <w:iCs/>
          <w:color w:val="000000"/>
          <w:lang w:eastAsia="zh-CN"/>
        </w:rPr>
        <w:t>Observation 2: The indicated pathloss reference signal within the current UL/Joint TCI state is unavailable.</w:t>
      </w:r>
    </w:p>
    <w:p w14:paraId="2326FAC5" w14:textId="77777777" w:rsidR="00D9291A" w:rsidRPr="003379B2" w:rsidRDefault="00D9291A" w:rsidP="003379B2">
      <w:pPr>
        <w:spacing w:before="120" w:after="120"/>
        <w:ind w:left="567"/>
        <w:rPr>
          <w:i/>
          <w:iCs/>
          <w:color w:val="000000"/>
          <w:lang w:eastAsia="zh-CN"/>
        </w:rPr>
      </w:pPr>
      <w:proofErr w:type="gramStart"/>
      <w:r w:rsidRPr="003379B2">
        <w:rPr>
          <w:i/>
          <w:iCs/>
          <w:color w:val="000000"/>
          <w:lang w:eastAsia="zh-CN"/>
        </w:rPr>
        <w:t>So as to</w:t>
      </w:r>
      <w:proofErr w:type="gramEnd"/>
      <w:r w:rsidRPr="003379B2">
        <w:rPr>
          <w:i/>
          <w:iCs/>
          <w:color w:val="000000"/>
          <w:lang w:eastAsia="zh-CN"/>
        </w:rPr>
        <w:t xml:space="preserve"> solve the above issue, the following options can be considered.</w:t>
      </w:r>
    </w:p>
    <w:p w14:paraId="296F2DF6" w14:textId="77777777" w:rsidR="00D9291A" w:rsidRPr="003379B2" w:rsidRDefault="00D9291A" w:rsidP="003379B2">
      <w:pPr>
        <w:spacing w:before="120" w:after="120"/>
        <w:ind w:left="567"/>
        <w:rPr>
          <w:i/>
          <w:iCs/>
          <w:color w:val="000000"/>
          <w:lang w:eastAsia="zh-CN"/>
        </w:rPr>
      </w:pPr>
      <w:r w:rsidRPr="003379B2">
        <w:rPr>
          <w:i/>
          <w:iCs/>
          <w:color w:val="000000"/>
          <w:lang w:eastAsia="zh-CN"/>
        </w:rPr>
        <w:t xml:space="preserve">Option 1: </w:t>
      </w:r>
      <w:r w:rsidRPr="003379B2">
        <w:rPr>
          <w:rFonts w:hint="eastAsia"/>
          <w:i/>
          <w:iCs/>
          <w:color w:val="000000"/>
          <w:lang w:eastAsia="zh-CN"/>
        </w:rPr>
        <w:t xml:space="preserve">Remove the restriction of </w:t>
      </w:r>
      <w:r w:rsidRPr="003379B2">
        <w:rPr>
          <w:i/>
          <w:iCs/>
          <w:color w:val="000000"/>
          <w:lang w:eastAsia="zh-CN"/>
        </w:rPr>
        <w:t>“</w:t>
      </w:r>
      <w:r w:rsidRPr="003379B2">
        <w:rPr>
          <w:bCs/>
          <w:i/>
          <w:iCs/>
          <w:szCs w:val="22"/>
          <w:highlight w:val="yellow"/>
          <w:lang w:eastAsia="sv-SE"/>
        </w:rPr>
        <w:t xml:space="preserve">This field is not configured </w:t>
      </w:r>
      <w:r w:rsidRPr="003379B2">
        <w:rPr>
          <w:i/>
          <w:iCs/>
          <w:highlight w:val="yellow"/>
          <w:lang w:eastAsia="sv-SE"/>
        </w:rPr>
        <w:t xml:space="preserve">if </w:t>
      </w:r>
      <w:proofErr w:type="spellStart"/>
      <w:r w:rsidRPr="003379B2">
        <w:rPr>
          <w:i/>
          <w:iCs/>
          <w:highlight w:val="yellow"/>
          <w:lang w:eastAsia="sv-SE"/>
        </w:rPr>
        <w:t>unifiedTCI-StateType</w:t>
      </w:r>
      <w:proofErr w:type="spellEnd"/>
      <w:r w:rsidRPr="003379B2">
        <w:rPr>
          <w:i/>
          <w:iCs/>
          <w:highlight w:val="yellow"/>
          <w:lang w:eastAsia="sv-SE"/>
        </w:rPr>
        <w:t xml:space="preserve"> is configured for the serving cell</w:t>
      </w:r>
      <w:r w:rsidRPr="003379B2">
        <w:rPr>
          <w:i/>
          <w:iCs/>
          <w:color w:val="000000"/>
          <w:lang w:eastAsia="zh-CN"/>
        </w:rPr>
        <w:t>”</w:t>
      </w:r>
      <w:r w:rsidRPr="003379B2">
        <w:rPr>
          <w:rFonts w:hint="eastAsia"/>
          <w:i/>
          <w:iCs/>
          <w:color w:val="000000"/>
          <w:lang w:eastAsia="zh-CN"/>
        </w:rPr>
        <w:t xml:space="preserve"> from the </w:t>
      </w:r>
      <w:r w:rsidRPr="003379B2">
        <w:rPr>
          <w:i/>
          <w:iCs/>
          <w:color w:val="000000"/>
          <w:lang w:eastAsia="zh-CN"/>
        </w:rPr>
        <w:t>field description of the field “PUSCH-</w:t>
      </w:r>
      <w:proofErr w:type="spellStart"/>
      <w:r w:rsidRPr="003379B2">
        <w:rPr>
          <w:i/>
          <w:iCs/>
          <w:color w:val="000000"/>
          <w:lang w:eastAsia="zh-CN"/>
        </w:rPr>
        <w:t>PowerControl</w:t>
      </w:r>
      <w:proofErr w:type="spellEnd"/>
      <w:r w:rsidRPr="003379B2">
        <w:rPr>
          <w:i/>
          <w:iCs/>
          <w:color w:val="000000"/>
          <w:lang w:eastAsia="zh-CN"/>
        </w:rPr>
        <w:t>” within the PUSCH-Config</w:t>
      </w:r>
      <w:r w:rsidRPr="003379B2">
        <w:rPr>
          <w:rFonts w:hint="eastAsia"/>
          <w:i/>
          <w:iCs/>
          <w:color w:val="000000"/>
          <w:lang w:eastAsia="zh-CN"/>
        </w:rPr>
        <w:t xml:space="preserve"> to allow</w:t>
      </w:r>
      <w:r w:rsidRPr="003379B2">
        <w:rPr>
          <w:i/>
          <w:iCs/>
        </w:rPr>
        <w:t xml:space="preserve"> </w:t>
      </w:r>
      <w:r w:rsidRPr="003379B2">
        <w:rPr>
          <w:i/>
          <w:iCs/>
          <w:color w:val="000000"/>
          <w:lang w:eastAsia="zh-CN"/>
        </w:rPr>
        <w:t>pathloss reference signal</w:t>
      </w:r>
      <w:r w:rsidRPr="003379B2">
        <w:rPr>
          <w:rFonts w:hint="eastAsia"/>
          <w:i/>
          <w:iCs/>
          <w:color w:val="000000"/>
          <w:lang w:eastAsia="zh-CN"/>
        </w:rPr>
        <w:t xml:space="preserve"> to be configured for </w:t>
      </w:r>
      <w:r w:rsidRPr="003379B2">
        <w:rPr>
          <w:i/>
          <w:iCs/>
          <w:color w:val="000000"/>
          <w:lang w:eastAsia="zh-CN"/>
        </w:rPr>
        <w:t>unified</w:t>
      </w:r>
      <w:r w:rsidRPr="003379B2">
        <w:rPr>
          <w:rFonts w:hint="eastAsia"/>
          <w:i/>
          <w:iCs/>
          <w:color w:val="000000"/>
          <w:lang w:eastAsia="zh-CN"/>
        </w:rPr>
        <w:t xml:space="preserve"> TCI state</w:t>
      </w:r>
      <w:r w:rsidRPr="003379B2">
        <w:rPr>
          <w:i/>
          <w:iCs/>
          <w:color w:val="000000"/>
          <w:lang w:eastAsia="zh-CN"/>
        </w:rPr>
        <w:t>.</w:t>
      </w:r>
    </w:p>
    <w:p w14:paraId="2942FA67" w14:textId="77777777" w:rsidR="00D9291A" w:rsidRPr="003379B2" w:rsidRDefault="00D9291A" w:rsidP="003379B2">
      <w:pPr>
        <w:spacing w:before="120" w:after="120"/>
        <w:ind w:left="567"/>
        <w:rPr>
          <w:i/>
          <w:iCs/>
          <w:color w:val="000000"/>
          <w:lang w:eastAsia="zh-CN"/>
        </w:rPr>
      </w:pPr>
      <w:r w:rsidRPr="003379B2">
        <w:rPr>
          <w:i/>
          <w:iCs/>
          <w:color w:val="000000"/>
          <w:lang w:eastAsia="zh-CN"/>
        </w:rPr>
        <w:t>Option 2: Introduce a separate IE within the BWP-</w:t>
      </w:r>
      <w:proofErr w:type="spellStart"/>
      <w:r w:rsidRPr="003379B2">
        <w:rPr>
          <w:i/>
          <w:iCs/>
          <w:color w:val="000000"/>
          <w:lang w:eastAsia="zh-CN"/>
        </w:rPr>
        <w:t>UplinkDedicated</w:t>
      </w:r>
      <w:proofErr w:type="spellEnd"/>
      <w:r w:rsidRPr="003379B2">
        <w:rPr>
          <w:i/>
          <w:iCs/>
          <w:color w:val="000000"/>
          <w:lang w:eastAsia="zh-CN"/>
        </w:rPr>
        <w:t xml:space="preserve">, which is used to configure the configuration of </w:t>
      </w:r>
      <w:r w:rsidRPr="003379B2">
        <w:rPr>
          <w:rFonts w:hint="eastAsia"/>
          <w:i/>
          <w:iCs/>
          <w:color w:val="000000"/>
          <w:lang w:eastAsia="zh-CN"/>
        </w:rPr>
        <w:t>p</w:t>
      </w:r>
      <w:r w:rsidRPr="003379B2">
        <w:rPr>
          <w:i/>
          <w:iCs/>
          <w:color w:val="000000"/>
          <w:lang w:eastAsia="zh-CN"/>
        </w:rPr>
        <w:t>ath</w:t>
      </w:r>
      <w:r w:rsidRPr="003379B2">
        <w:rPr>
          <w:rFonts w:hint="eastAsia"/>
          <w:i/>
          <w:iCs/>
          <w:color w:val="000000"/>
          <w:lang w:eastAsia="zh-CN"/>
        </w:rPr>
        <w:t xml:space="preserve"> </w:t>
      </w:r>
      <w:r w:rsidRPr="003379B2">
        <w:rPr>
          <w:i/>
          <w:iCs/>
          <w:color w:val="000000"/>
          <w:lang w:eastAsia="zh-CN"/>
        </w:rPr>
        <w:t>loss</w:t>
      </w:r>
      <w:r w:rsidRPr="003379B2">
        <w:rPr>
          <w:rFonts w:hint="eastAsia"/>
          <w:i/>
          <w:iCs/>
          <w:color w:val="000000"/>
          <w:lang w:eastAsia="zh-CN"/>
        </w:rPr>
        <w:t xml:space="preserve"> r</w:t>
      </w:r>
      <w:r w:rsidRPr="003379B2">
        <w:rPr>
          <w:i/>
          <w:iCs/>
          <w:color w:val="000000"/>
          <w:lang w:eastAsia="zh-CN"/>
        </w:rPr>
        <w:t>eference</w:t>
      </w:r>
      <w:r w:rsidRPr="003379B2">
        <w:rPr>
          <w:rFonts w:hint="eastAsia"/>
          <w:i/>
          <w:iCs/>
          <w:color w:val="000000"/>
          <w:lang w:eastAsia="zh-CN"/>
        </w:rPr>
        <w:t xml:space="preserve"> </w:t>
      </w:r>
      <w:r w:rsidRPr="003379B2">
        <w:rPr>
          <w:i/>
          <w:iCs/>
          <w:color w:val="000000"/>
          <w:lang w:eastAsia="zh-CN"/>
        </w:rPr>
        <w:t>RS.</w:t>
      </w:r>
    </w:p>
    <w:p w14:paraId="098D1890" w14:textId="77777777" w:rsidR="00D9291A" w:rsidRPr="003379B2" w:rsidRDefault="00D9291A" w:rsidP="003379B2">
      <w:pPr>
        <w:widowControl w:val="0"/>
        <w:spacing w:after="120"/>
        <w:ind w:left="567"/>
        <w:rPr>
          <w:b/>
          <w:bCs/>
          <w:i/>
          <w:iCs/>
          <w:color w:val="000000"/>
          <w:lang w:eastAsia="zh-CN"/>
        </w:rPr>
      </w:pPr>
    </w:p>
    <w:p w14:paraId="04F4094F" w14:textId="77777777" w:rsidR="00D9291A" w:rsidRPr="003379B2" w:rsidRDefault="00D9291A" w:rsidP="003379B2">
      <w:pPr>
        <w:widowControl w:val="0"/>
        <w:spacing w:after="120"/>
        <w:ind w:left="567"/>
        <w:rPr>
          <w:b/>
          <w:bCs/>
          <w:i/>
          <w:iCs/>
          <w:color w:val="000000"/>
          <w:lang w:eastAsia="zh-CN"/>
        </w:rPr>
      </w:pPr>
      <w:r w:rsidRPr="003379B2">
        <w:rPr>
          <w:b/>
          <w:bCs/>
          <w:i/>
          <w:iCs/>
          <w:color w:val="000000"/>
          <w:lang w:eastAsia="zh-CN"/>
        </w:rPr>
        <w:t xml:space="preserve">Proposal 2: </w:t>
      </w:r>
      <w:r w:rsidRPr="003379B2">
        <w:rPr>
          <w:rFonts w:hint="eastAsia"/>
          <w:b/>
          <w:bCs/>
          <w:i/>
          <w:iCs/>
          <w:color w:val="000000"/>
          <w:lang w:eastAsia="zh-CN"/>
        </w:rPr>
        <w:t>D</w:t>
      </w:r>
      <w:r w:rsidRPr="003379B2">
        <w:rPr>
          <w:b/>
          <w:bCs/>
          <w:i/>
          <w:iCs/>
          <w:color w:val="000000"/>
          <w:lang w:eastAsia="zh-CN"/>
        </w:rPr>
        <w:t>iscuss how to solve the issue that “the indicated pathlossReferenceRS-Id-r17 within the UL/Joint TCI state is not available</w:t>
      </w:r>
      <w:proofErr w:type="gramStart"/>
      <w:r w:rsidRPr="003379B2">
        <w:rPr>
          <w:b/>
          <w:bCs/>
          <w:i/>
          <w:iCs/>
          <w:color w:val="000000"/>
          <w:lang w:eastAsia="zh-CN"/>
        </w:rPr>
        <w:t xml:space="preserve">”, </w:t>
      </w:r>
      <w:r w:rsidRPr="003379B2">
        <w:rPr>
          <w:rFonts w:hint="eastAsia"/>
          <w:b/>
          <w:bCs/>
          <w:i/>
          <w:iCs/>
          <w:color w:val="000000"/>
          <w:lang w:eastAsia="zh-CN"/>
        </w:rPr>
        <w:t xml:space="preserve"> taking</w:t>
      </w:r>
      <w:proofErr w:type="gramEnd"/>
      <w:r w:rsidRPr="003379B2">
        <w:rPr>
          <w:b/>
          <w:bCs/>
          <w:i/>
          <w:iCs/>
          <w:color w:val="000000"/>
          <w:lang w:eastAsia="zh-CN"/>
        </w:rPr>
        <w:t xml:space="preserve"> </w:t>
      </w:r>
      <w:r w:rsidRPr="003379B2">
        <w:rPr>
          <w:rFonts w:hint="eastAsia"/>
          <w:b/>
          <w:bCs/>
          <w:i/>
          <w:iCs/>
          <w:color w:val="000000"/>
          <w:lang w:eastAsia="zh-CN"/>
        </w:rPr>
        <w:t xml:space="preserve">into account </w:t>
      </w:r>
      <w:proofErr w:type="spellStart"/>
      <w:r w:rsidRPr="003379B2">
        <w:rPr>
          <w:rFonts w:hint="eastAsia"/>
          <w:b/>
          <w:bCs/>
          <w:i/>
          <w:iCs/>
          <w:color w:val="000000"/>
          <w:lang w:eastAsia="zh-CN"/>
        </w:rPr>
        <w:t>t</w:t>
      </w:r>
      <w:r w:rsidRPr="003379B2">
        <w:rPr>
          <w:b/>
          <w:bCs/>
          <w:i/>
          <w:iCs/>
          <w:color w:val="000000"/>
          <w:lang w:eastAsia="zh-CN"/>
        </w:rPr>
        <w:t>the</w:t>
      </w:r>
      <w:proofErr w:type="spellEnd"/>
      <w:r w:rsidRPr="003379B2">
        <w:rPr>
          <w:b/>
          <w:bCs/>
          <w:i/>
          <w:iCs/>
          <w:color w:val="000000"/>
          <w:lang w:eastAsia="zh-CN"/>
        </w:rPr>
        <w:t xml:space="preserve"> following options:</w:t>
      </w:r>
    </w:p>
    <w:p w14:paraId="2115C9A2" w14:textId="77777777" w:rsidR="00D9291A" w:rsidRPr="003379B2" w:rsidRDefault="00D9291A" w:rsidP="003379B2">
      <w:pPr>
        <w:pStyle w:val="ListParagraph"/>
        <w:numPr>
          <w:ilvl w:val="0"/>
          <w:numId w:val="35"/>
        </w:numPr>
        <w:overflowPunct/>
        <w:autoSpaceDE/>
        <w:autoSpaceDN/>
        <w:adjustRightInd/>
        <w:spacing w:before="120" w:after="120"/>
        <w:ind w:left="927"/>
        <w:contextualSpacing/>
        <w:jc w:val="both"/>
        <w:textAlignment w:val="auto"/>
        <w:rPr>
          <w:b/>
          <w:bCs/>
          <w:i/>
          <w:iCs/>
          <w:color w:val="000000"/>
          <w:lang w:eastAsia="zh-CN"/>
        </w:rPr>
      </w:pPr>
      <w:r w:rsidRPr="003379B2">
        <w:rPr>
          <w:b/>
          <w:bCs/>
          <w:i/>
          <w:iCs/>
          <w:color w:val="000000"/>
          <w:lang w:eastAsia="zh-CN"/>
        </w:rPr>
        <w:t xml:space="preserve">Option 1: </w:t>
      </w:r>
      <w:r w:rsidRPr="003379B2">
        <w:rPr>
          <w:rFonts w:hint="eastAsia"/>
          <w:b/>
          <w:i/>
          <w:iCs/>
          <w:color w:val="000000"/>
          <w:lang w:eastAsia="zh-CN"/>
        </w:rPr>
        <w:t>Remove the</w:t>
      </w:r>
      <w:r w:rsidRPr="003379B2">
        <w:rPr>
          <w:b/>
          <w:i/>
          <w:iCs/>
          <w:color w:val="000000"/>
          <w:lang w:eastAsia="zh-CN"/>
        </w:rPr>
        <w:t xml:space="preserve"> </w:t>
      </w:r>
      <w:r w:rsidRPr="003379B2">
        <w:rPr>
          <w:rFonts w:hint="eastAsia"/>
          <w:b/>
          <w:i/>
          <w:iCs/>
          <w:color w:val="000000"/>
          <w:lang w:eastAsia="zh-CN"/>
        </w:rPr>
        <w:t xml:space="preserve">restriction of </w:t>
      </w:r>
      <w:r w:rsidRPr="003379B2">
        <w:rPr>
          <w:b/>
          <w:i/>
          <w:iCs/>
          <w:color w:val="000000"/>
          <w:lang w:eastAsia="zh-CN"/>
        </w:rPr>
        <w:t>“</w:t>
      </w:r>
      <w:r w:rsidRPr="003379B2">
        <w:rPr>
          <w:b/>
          <w:bCs/>
          <w:i/>
          <w:iCs/>
          <w:highlight w:val="yellow"/>
          <w:lang w:eastAsia="sv-SE"/>
        </w:rPr>
        <w:t xml:space="preserve">This field is not configured </w:t>
      </w:r>
      <w:r w:rsidRPr="003379B2">
        <w:rPr>
          <w:b/>
          <w:i/>
          <w:iCs/>
          <w:highlight w:val="yellow"/>
          <w:lang w:eastAsia="sv-SE"/>
        </w:rPr>
        <w:t xml:space="preserve">if </w:t>
      </w:r>
      <w:proofErr w:type="spellStart"/>
      <w:r w:rsidRPr="003379B2">
        <w:rPr>
          <w:b/>
          <w:i/>
          <w:iCs/>
          <w:highlight w:val="yellow"/>
          <w:lang w:eastAsia="sv-SE"/>
        </w:rPr>
        <w:t>unifiedTCI-StateType</w:t>
      </w:r>
      <w:proofErr w:type="spellEnd"/>
      <w:r w:rsidRPr="003379B2">
        <w:rPr>
          <w:b/>
          <w:i/>
          <w:iCs/>
          <w:highlight w:val="yellow"/>
          <w:lang w:eastAsia="sv-SE"/>
        </w:rPr>
        <w:t xml:space="preserve"> is configured for the serving cell</w:t>
      </w:r>
      <w:r w:rsidRPr="003379B2">
        <w:rPr>
          <w:b/>
          <w:i/>
          <w:iCs/>
          <w:color w:val="000000"/>
          <w:lang w:eastAsia="zh-CN"/>
        </w:rPr>
        <w:t>”</w:t>
      </w:r>
      <w:r w:rsidRPr="003379B2">
        <w:rPr>
          <w:rFonts w:hint="eastAsia"/>
          <w:b/>
          <w:i/>
          <w:iCs/>
          <w:color w:val="000000"/>
          <w:lang w:eastAsia="zh-CN"/>
        </w:rPr>
        <w:t xml:space="preserve"> from the </w:t>
      </w:r>
      <w:r w:rsidRPr="003379B2">
        <w:rPr>
          <w:b/>
          <w:i/>
          <w:iCs/>
          <w:color w:val="000000"/>
          <w:lang w:eastAsia="zh-CN"/>
        </w:rPr>
        <w:t>field description of the field “PUSCH-</w:t>
      </w:r>
      <w:proofErr w:type="spellStart"/>
      <w:r w:rsidRPr="003379B2">
        <w:rPr>
          <w:b/>
          <w:i/>
          <w:iCs/>
          <w:color w:val="000000"/>
          <w:lang w:eastAsia="zh-CN"/>
        </w:rPr>
        <w:t>PowerControl</w:t>
      </w:r>
      <w:proofErr w:type="spellEnd"/>
      <w:r w:rsidRPr="003379B2">
        <w:rPr>
          <w:b/>
          <w:i/>
          <w:iCs/>
          <w:color w:val="000000"/>
          <w:lang w:eastAsia="zh-CN"/>
        </w:rPr>
        <w:t>” within the PUSCH-Config</w:t>
      </w:r>
      <w:r w:rsidRPr="003379B2">
        <w:rPr>
          <w:rFonts w:hint="eastAsia"/>
          <w:b/>
          <w:i/>
          <w:iCs/>
          <w:color w:val="000000"/>
          <w:lang w:eastAsia="zh-CN"/>
        </w:rPr>
        <w:t xml:space="preserve"> to allow</w:t>
      </w:r>
      <w:r w:rsidRPr="003379B2">
        <w:rPr>
          <w:b/>
          <w:i/>
          <w:iCs/>
        </w:rPr>
        <w:t xml:space="preserve"> </w:t>
      </w:r>
      <w:r w:rsidRPr="003379B2">
        <w:rPr>
          <w:b/>
          <w:i/>
          <w:iCs/>
          <w:color w:val="000000"/>
          <w:lang w:eastAsia="zh-CN"/>
        </w:rPr>
        <w:t>pathloss reference signal</w:t>
      </w:r>
      <w:r w:rsidRPr="003379B2">
        <w:rPr>
          <w:rFonts w:hint="eastAsia"/>
          <w:b/>
          <w:i/>
          <w:iCs/>
          <w:color w:val="000000"/>
          <w:lang w:eastAsia="zh-CN"/>
        </w:rPr>
        <w:t xml:space="preserve"> to be configured for </w:t>
      </w:r>
      <w:r w:rsidRPr="003379B2">
        <w:rPr>
          <w:b/>
          <w:i/>
          <w:iCs/>
          <w:color w:val="000000"/>
          <w:lang w:eastAsia="zh-CN"/>
        </w:rPr>
        <w:t>unified</w:t>
      </w:r>
      <w:r w:rsidRPr="003379B2">
        <w:rPr>
          <w:rFonts w:hint="eastAsia"/>
          <w:b/>
          <w:i/>
          <w:iCs/>
          <w:color w:val="000000"/>
          <w:lang w:eastAsia="zh-CN"/>
        </w:rPr>
        <w:t xml:space="preserve"> TCI state</w:t>
      </w:r>
      <w:r w:rsidRPr="003379B2">
        <w:rPr>
          <w:b/>
          <w:bCs/>
          <w:i/>
          <w:iCs/>
          <w:color w:val="000000"/>
          <w:lang w:eastAsia="zh-CN"/>
        </w:rPr>
        <w:t>.</w:t>
      </w:r>
      <w:r w:rsidRPr="003379B2">
        <w:rPr>
          <w:rFonts w:hint="eastAsia"/>
          <w:b/>
          <w:bCs/>
          <w:i/>
          <w:iCs/>
          <w:color w:val="000000"/>
          <w:lang w:eastAsia="zh-CN"/>
        </w:rPr>
        <w:t xml:space="preserve"> (The corresponding TP is in Annex 2)</w:t>
      </w:r>
    </w:p>
    <w:p w14:paraId="5BE50C97" w14:textId="77777777" w:rsidR="00D9291A" w:rsidRDefault="00D9291A" w:rsidP="003379B2">
      <w:pPr>
        <w:widowControl w:val="0"/>
        <w:spacing w:after="120"/>
        <w:ind w:left="567"/>
        <w:rPr>
          <w:b/>
          <w:bCs/>
          <w:i/>
          <w:iCs/>
          <w:color w:val="000000"/>
          <w:lang w:eastAsia="zh-CN"/>
        </w:rPr>
      </w:pPr>
      <w:r w:rsidRPr="003379B2">
        <w:rPr>
          <w:b/>
          <w:bCs/>
          <w:i/>
          <w:iCs/>
          <w:color w:val="000000"/>
          <w:lang w:eastAsia="zh-CN"/>
        </w:rPr>
        <w:t xml:space="preserve">Option 2: </w:t>
      </w:r>
      <w:r w:rsidRPr="003379B2">
        <w:rPr>
          <w:b/>
          <w:i/>
          <w:iCs/>
          <w:color w:val="000000"/>
          <w:lang w:eastAsia="zh-CN"/>
        </w:rPr>
        <w:t>Introduce a separate IE within the BWP-</w:t>
      </w:r>
      <w:proofErr w:type="spellStart"/>
      <w:r w:rsidRPr="003379B2">
        <w:rPr>
          <w:b/>
          <w:i/>
          <w:iCs/>
          <w:color w:val="000000"/>
          <w:lang w:eastAsia="zh-CN"/>
        </w:rPr>
        <w:t>UplinkDedicated</w:t>
      </w:r>
      <w:proofErr w:type="spellEnd"/>
      <w:r w:rsidRPr="003379B2">
        <w:rPr>
          <w:b/>
          <w:i/>
          <w:iCs/>
          <w:color w:val="000000"/>
          <w:lang w:eastAsia="zh-CN"/>
        </w:rPr>
        <w:t xml:space="preserve">, which is used to configure the configuration of </w:t>
      </w:r>
      <w:r w:rsidRPr="003379B2">
        <w:rPr>
          <w:rFonts w:hint="eastAsia"/>
          <w:b/>
          <w:i/>
          <w:iCs/>
          <w:color w:val="000000"/>
          <w:lang w:eastAsia="zh-CN"/>
        </w:rPr>
        <w:t>p</w:t>
      </w:r>
      <w:r w:rsidRPr="003379B2">
        <w:rPr>
          <w:b/>
          <w:i/>
          <w:iCs/>
          <w:color w:val="000000"/>
          <w:lang w:eastAsia="zh-CN"/>
        </w:rPr>
        <w:t>ath</w:t>
      </w:r>
      <w:r w:rsidRPr="003379B2">
        <w:rPr>
          <w:rFonts w:hint="eastAsia"/>
          <w:b/>
          <w:i/>
          <w:iCs/>
          <w:color w:val="000000"/>
          <w:lang w:eastAsia="zh-CN"/>
        </w:rPr>
        <w:t xml:space="preserve"> </w:t>
      </w:r>
      <w:r w:rsidRPr="003379B2">
        <w:rPr>
          <w:b/>
          <w:i/>
          <w:iCs/>
          <w:color w:val="000000"/>
          <w:lang w:eastAsia="zh-CN"/>
        </w:rPr>
        <w:t>loss</w:t>
      </w:r>
      <w:r w:rsidRPr="003379B2">
        <w:rPr>
          <w:rFonts w:hint="eastAsia"/>
          <w:b/>
          <w:i/>
          <w:iCs/>
          <w:color w:val="000000"/>
          <w:lang w:eastAsia="zh-CN"/>
        </w:rPr>
        <w:t xml:space="preserve"> r</w:t>
      </w:r>
      <w:r w:rsidRPr="003379B2">
        <w:rPr>
          <w:b/>
          <w:i/>
          <w:iCs/>
          <w:color w:val="000000"/>
          <w:lang w:eastAsia="zh-CN"/>
        </w:rPr>
        <w:t>eference</w:t>
      </w:r>
      <w:r w:rsidRPr="003379B2">
        <w:rPr>
          <w:rFonts w:hint="eastAsia"/>
          <w:b/>
          <w:i/>
          <w:iCs/>
          <w:color w:val="000000"/>
          <w:lang w:eastAsia="zh-CN"/>
        </w:rPr>
        <w:t xml:space="preserve"> </w:t>
      </w:r>
      <w:r w:rsidRPr="003379B2">
        <w:rPr>
          <w:b/>
          <w:i/>
          <w:iCs/>
          <w:color w:val="000000"/>
          <w:lang w:eastAsia="zh-CN"/>
        </w:rPr>
        <w:t>RS.</w:t>
      </w:r>
      <w:r w:rsidRPr="003379B2">
        <w:rPr>
          <w:rFonts w:hint="eastAsia"/>
          <w:b/>
          <w:bCs/>
          <w:i/>
          <w:iCs/>
          <w:color w:val="000000"/>
          <w:lang w:eastAsia="zh-CN"/>
        </w:rPr>
        <w:t xml:space="preserve"> (The corresponding TP is in Annex 3)</w:t>
      </w:r>
    </w:p>
    <w:p w14:paraId="22E3D126" w14:textId="18DB67F0" w:rsidR="0039723C" w:rsidRDefault="0039723C" w:rsidP="00B540D1">
      <w:pPr>
        <w:pStyle w:val="BodyText"/>
      </w:pPr>
    </w:p>
    <w:p w14:paraId="342F2074" w14:textId="7E8BEE34" w:rsidR="0039723C" w:rsidRDefault="000930D8" w:rsidP="00B540D1">
      <w:pPr>
        <w:pStyle w:val="BodyText"/>
      </w:pPr>
      <w:r>
        <w:t>It would be preferred to go with field description corrections. The issue with Option 1 is however that TCI state configures same power control parameters as the PUSCH-</w:t>
      </w:r>
      <w:proofErr w:type="spellStart"/>
      <w:r>
        <w:t>PowerControl</w:t>
      </w:r>
      <w:proofErr w:type="spellEnd"/>
      <w:r>
        <w:t>:</w:t>
      </w:r>
    </w:p>
    <w:p w14:paraId="2D26D92B" w14:textId="77777777" w:rsidR="000930D8" w:rsidRDefault="000930D8" w:rsidP="00B540D1">
      <w:pPr>
        <w:pStyle w:val="BodyText"/>
      </w:pPr>
    </w:p>
    <w:p w14:paraId="5210951E" w14:textId="77777777" w:rsidR="0039723C" w:rsidRPr="00740BCD" w:rsidRDefault="0039723C" w:rsidP="0039723C">
      <w:pPr>
        <w:pStyle w:val="PL"/>
      </w:pPr>
      <w:r w:rsidRPr="00740BCD">
        <w:t xml:space="preserve">Uplink-powerControl-r17  ::= </w:t>
      </w:r>
      <w:r w:rsidRPr="00740BCD">
        <w:rPr>
          <w:color w:val="993366"/>
        </w:rPr>
        <w:t>SEQUENCE</w:t>
      </w:r>
      <w:r w:rsidRPr="00740BCD">
        <w:t xml:space="preserve"> {</w:t>
      </w:r>
    </w:p>
    <w:p w14:paraId="6135899F" w14:textId="440592F3" w:rsidR="0039723C" w:rsidRPr="00740BCD" w:rsidRDefault="0039723C" w:rsidP="0039723C">
      <w:pPr>
        <w:pStyle w:val="PL"/>
        <w:rPr>
          <w:color w:val="808080"/>
        </w:rPr>
      </w:pPr>
      <w:r w:rsidRPr="00740BCD">
        <w:t xml:space="preserve">    ul-powercontrolId-r17        Uplink-powerControlId-r1</w:t>
      </w:r>
      <w:r w:rsidR="008E2CDC">
        <w:t>7</w:t>
      </w:r>
      <w:r w:rsidRPr="00740BCD">
        <w:t xml:space="preserve">                                                    </w:t>
      </w:r>
    </w:p>
    <w:p w14:paraId="5DED7DEA" w14:textId="77777777" w:rsidR="0039723C" w:rsidRPr="00740BCD" w:rsidRDefault="0039723C" w:rsidP="0039723C">
      <w:pPr>
        <w:pStyle w:val="PL"/>
        <w:rPr>
          <w:color w:val="808080"/>
        </w:rPr>
      </w:pPr>
      <w:r w:rsidRPr="00740BCD">
        <w:t xml:space="preserve">    p0AlphaSetforPUSCH-r17       P0AlphaSet-r17                                                               </w:t>
      </w:r>
      <w:r w:rsidRPr="00740BCD">
        <w:rPr>
          <w:color w:val="993366"/>
        </w:rPr>
        <w:t>OPTIONAL</w:t>
      </w:r>
      <w:r w:rsidRPr="00740BCD">
        <w:t xml:space="preserve">, </w:t>
      </w:r>
      <w:r w:rsidRPr="00740BCD">
        <w:rPr>
          <w:color w:val="808080"/>
        </w:rPr>
        <w:t>-- Need R</w:t>
      </w:r>
    </w:p>
    <w:p w14:paraId="7B045C16" w14:textId="77777777" w:rsidR="0039723C" w:rsidRPr="00740BCD" w:rsidRDefault="0039723C" w:rsidP="0039723C">
      <w:pPr>
        <w:pStyle w:val="PL"/>
        <w:rPr>
          <w:color w:val="808080"/>
        </w:rPr>
      </w:pPr>
      <w:r w:rsidRPr="00740BCD">
        <w:t xml:space="preserve">    p0AlphaSetforPUCCH-r17       P0AlphaSet-r17                                                               </w:t>
      </w:r>
      <w:r w:rsidRPr="00740BCD">
        <w:rPr>
          <w:color w:val="993366"/>
        </w:rPr>
        <w:t>OPTIONAL</w:t>
      </w:r>
      <w:r w:rsidRPr="00740BCD">
        <w:t xml:space="preserve">, </w:t>
      </w:r>
      <w:r w:rsidRPr="00740BCD">
        <w:rPr>
          <w:color w:val="808080"/>
        </w:rPr>
        <w:t>-- Need R</w:t>
      </w:r>
    </w:p>
    <w:p w14:paraId="714DAF46" w14:textId="77777777" w:rsidR="0039723C" w:rsidRPr="00740BCD" w:rsidRDefault="0039723C" w:rsidP="0039723C">
      <w:pPr>
        <w:pStyle w:val="PL"/>
        <w:rPr>
          <w:color w:val="808080"/>
        </w:rPr>
      </w:pPr>
      <w:r w:rsidRPr="00740BCD">
        <w:t xml:space="preserve">    p0AlphaSetforSRS-r17         P0AlphaSet-r17                                                               </w:t>
      </w:r>
      <w:r w:rsidRPr="00740BCD">
        <w:rPr>
          <w:color w:val="993366"/>
        </w:rPr>
        <w:t>OPTIONAL</w:t>
      </w:r>
      <w:r w:rsidRPr="00740BCD">
        <w:t xml:space="preserve">  </w:t>
      </w:r>
      <w:r w:rsidRPr="00740BCD">
        <w:rPr>
          <w:color w:val="808080"/>
        </w:rPr>
        <w:t>-- Need R</w:t>
      </w:r>
    </w:p>
    <w:p w14:paraId="4C4A173A" w14:textId="77777777" w:rsidR="0039723C" w:rsidRPr="00740BCD" w:rsidRDefault="0039723C" w:rsidP="0039723C">
      <w:pPr>
        <w:pStyle w:val="PL"/>
      </w:pPr>
      <w:r w:rsidRPr="00740BCD">
        <w:t>}</w:t>
      </w:r>
    </w:p>
    <w:p w14:paraId="5169DD38" w14:textId="77777777" w:rsidR="0039723C" w:rsidRPr="00740BCD" w:rsidRDefault="0039723C" w:rsidP="0039723C">
      <w:pPr>
        <w:pStyle w:val="PL"/>
      </w:pPr>
    </w:p>
    <w:p w14:paraId="65587C51" w14:textId="77777777" w:rsidR="0039723C" w:rsidRPr="00740BCD" w:rsidRDefault="0039723C" w:rsidP="0039723C">
      <w:pPr>
        <w:pStyle w:val="PL"/>
      </w:pPr>
      <w:r w:rsidRPr="00740BCD">
        <w:t xml:space="preserve">P0AlphaSet-r17 ::=           </w:t>
      </w:r>
      <w:r w:rsidRPr="00740BCD">
        <w:rPr>
          <w:color w:val="993366"/>
        </w:rPr>
        <w:t>SEQUENCE</w:t>
      </w:r>
      <w:r w:rsidRPr="00740BCD">
        <w:t xml:space="preserve"> {</w:t>
      </w:r>
    </w:p>
    <w:p w14:paraId="0EA61A80" w14:textId="77777777" w:rsidR="0039723C" w:rsidRPr="00740BCD" w:rsidRDefault="0039723C" w:rsidP="0039723C">
      <w:pPr>
        <w:pStyle w:val="PL"/>
        <w:rPr>
          <w:color w:val="808080"/>
        </w:rPr>
      </w:pPr>
      <w:r w:rsidRPr="00740BCD">
        <w:t xml:space="preserve">    p0-r17                       </w:t>
      </w:r>
      <w:r w:rsidRPr="00740BCD">
        <w:rPr>
          <w:color w:val="993366"/>
        </w:rPr>
        <w:t>INTEGER</w:t>
      </w:r>
      <w:r w:rsidRPr="00740BCD">
        <w:t xml:space="preserve"> (-16..15)                                                            </w:t>
      </w:r>
      <w:r w:rsidRPr="00740BCD">
        <w:rPr>
          <w:color w:val="993366"/>
        </w:rPr>
        <w:t>OPTIONAL</w:t>
      </w:r>
      <w:r w:rsidRPr="00740BCD">
        <w:t xml:space="preserve">, </w:t>
      </w:r>
      <w:r w:rsidRPr="00740BCD">
        <w:rPr>
          <w:color w:val="808080"/>
        </w:rPr>
        <w:t>-- Need R</w:t>
      </w:r>
    </w:p>
    <w:p w14:paraId="155369A2" w14:textId="77777777" w:rsidR="0039723C" w:rsidRPr="00740BCD" w:rsidRDefault="0039723C" w:rsidP="0039723C">
      <w:pPr>
        <w:pStyle w:val="PL"/>
        <w:rPr>
          <w:color w:val="808080"/>
        </w:rPr>
      </w:pPr>
      <w:r w:rsidRPr="00740BCD">
        <w:t xml:space="preserve">    alpha-r17                    Alpha                                                                        </w:t>
      </w:r>
      <w:r w:rsidRPr="00740BCD">
        <w:rPr>
          <w:color w:val="993366"/>
        </w:rPr>
        <w:t>OPTIONAL</w:t>
      </w:r>
      <w:r w:rsidRPr="00740BCD">
        <w:t xml:space="preserve">, </w:t>
      </w:r>
      <w:r w:rsidRPr="00740BCD">
        <w:rPr>
          <w:color w:val="808080"/>
        </w:rPr>
        <w:t>-- Need R</w:t>
      </w:r>
    </w:p>
    <w:p w14:paraId="3C082A1E" w14:textId="77777777" w:rsidR="0039723C" w:rsidRPr="00740BCD" w:rsidRDefault="0039723C" w:rsidP="0039723C">
      <w:pPr>
        <w:pStyle w:val="PL"/>
      </w:pPr>
      <w:r w:rsidRPr="00740BCD">
        <w:t xml:space="preserve">    closedLoopIndex-r17          </w:t>
      </w:r>
      <w:r w:rsidRPr="00740BCD">
        <w:rPr>
          <w:color w:val="993366"/>
        </w:rPr>
        <w:t>ENUMERATED</w:t>
      </w:r>
      <w:r w:rsidRPr="00740BCD">
        <w:t xml:space="preserve"> { i0, i1 }</w:t>
      </w:r>
    </w:p>
    <w:p w14:paraId="20449891" w14:textId="77777777" w:rsidR="0039723C" w:rsidRPr="00740BCD" w:rsidRDefault="0039723C" w:rsidP="0039723C">
      <w:pPr>
        <w:pStyle w:val="PL"/>
      </w:pPr>
      <w:r w:rsidRPr="00740BCD">
        <w:t>}</w:t>
      </w:r>
    </w:p>
    <w:p w14:paraId="153CA19C" w14:textId="77777777" w:rsidR="0039723C" w:rsidRDefault="0039723C" w:rsidP="00B540D1">
      <w:pPr>
        <w:pStyle w:val="BodyText"/>
      </w:pPr>
    </w:p>
    <w:p w14:paraId="5F82C6CB" w14:textId="4BBDD258" w:rsidR="002D6728" w:rsidRDefault="008E2CDC" w:rsidP="00B540D1">
      <w:pPr>
        <w:pStyle w:val="BodyText"/>
      </w:pPr>
      <w:r>
        <w:t xml:space="preserve">Proposal is that the field description is updated such that it only allows to configure </w:t>
      </w:r>
      <w:proofErr w:type="spellStart"/>
      <w:r>
        <w:t>pathlossreference</w:t>
      </w:r>
      <w:proofErr w:type="spellEnd"/>
      <w:r>
        <w:t xml:space="preserve"> </w:t>
      </w:r>
      <w:r w:rsidR="00A05094">
        <w:t>RSs if unified TCI state is configured.</w:t>
      </w:r>
    </w:p>
    <w:p w14:paraId="4C3B5947" w14:textId="1BDCD46F" w:rsidR="00A05094" w:rsidRDefault="00A05094" w:rsidP="00B540D1">
      <w:pPr>
        <w:pStyle w:val="BodyText"/>
      </w:pPr>
    </w:p>
    <w:p w14:paraId="6C9EAB08" w14:textId="77777777" w:rsidR="00A05094" w:rsidRDefault="00A05094" w:rsidP="00A05094">
      <w:pPr>
        <w:pStyle w:val="BodyText"/>
      </w:pPr>
    </w:p>
    <w:p w14:paraId="1E143A35" w14:textId="3AABE238" w:rsidR="00A05094" w:rsidRPr="00A04F49" w:rsidRDefault="00A05094" w:rsidP="00A05094">
      <w:pPr>
        <w:pStyle w:val="Proposal"/>
      </w:pPr>
      <w:bookmarkStart w:id="7" w:name="_Toc115973594"/>
      <w:r>
        <w:t>RAN2</w:t>
      </w:r>
      <w:r w:rsidR="00E62308">
        <w:t xml:space="preserve"> discuss if the</w:t>
      </w:r>
      <w:r>
        <w:t xml:space="preserve"> </w:t>
      </w:r>
      <w:r w:rsidRPr="00A05094">
        <w:t>field description</w:t>
      </w:r>
      <w:r w:rsidR="00E62308">
        <w:t xml:space="preserve"> of</w:t>
      </w:r>
      <w:r w:rsidR="00E62308" w:rsidRPr="00E62308">
        <w:t xml:space="preserve"> </w:t>
      </w:r>
      <w:proofErr w:type="spellStart"/>
      <w:r w:rsidR="00E62308" w:rsidRPr="00E62308">
        <w:t>pusch-PowerControl</w:t>
      </w:r>
      <w:proofErr w:type="spellEnd"/>
      <w:r w:rsidRPr="00A05094">
        <w:t xml:space="preserve"> is updated such that it allows to configure </w:t>
      </w:r>
      <w:r w:rsidR="007A026B">
        <w:t xml:space="preserve">only the </w:t>
      </w:r>
      <w:r w:rsidRPr="00A05094">
        <w:t>pathlos</w:t>
      </w:r>
      <w:r w:rsidR="007A026B">
        <w:t xml:space="preserve">s </w:t>
      </w:r>
      <w:r w:rsidRPr="00A05094">
        <w:t>reference RSs if unified TCI state is configured</w:t>
      </w:r>
      <w:r w:rsidR="007A026B">
        <w:t>.</w:t>
      </w:r>
      <w:bookmarkEnd w:id="7"/>
    </w:p>
    <w:p w14:paraId="0909D71A" w14:textId="77777777" w:rsidR="00A05094" w:rsidRDefault="00A05094" w:rsidP="00A05094">
      <w:pPr>
        <w:pStyle w:val="BodyText"/>
      </w:pPr>
    </w:p>
    <w:p w14:paraId="01CE5F6C" w14:textId="77777777" w:rsidR="00A05094" w:rsidRDefault="00A05094" w:rsidP="00B540D1">
      <w:pPr>
        <w:pStyle w:val="BodyText"/>
      </w:pPr>
    </w:p>
    <w:p w14:paraId="2E616036" w14:textId="77777777" w:rsidR="002D6728" w:rsidRDefault="002D6728" w:rsidP="00B540D1">
      <w:pPr>
        <w:pStyle w:val="BodyText"/>
      </w:pPr>
    </w:p>
    <w:p w14:paraId="04B4AA72" w14:textId="0F012CD6" w:rsidR="00803B55" w:rsidRPr="00CE0424" w:rsidRDefault="00803B55" w:rsidP="00803B55">
      <w:pPr>
        <w:pStyle w:val="Heading1"/>
      </w:pPr>
      <w:r>
        <w:lastRenderedPageBreak/>
        <w:t>2</w:t>
      </w:r>
      <w:r>
        <w:tab/>
      </w:r>
      <w:r w:rsidR="001B0AB7">
        <w:t xml:space="preserve">BWP and </w:t>
      </w:r>
      <w:proofErr w:type="spellStart"/>
      <w:r w:rsidR="001B0AB7">
        <w:t>servingcell</w:t>
      </w:r>
      <w:proofErr w:type="spellEnd"/>
      <w:r w:rsidR="001B0AB7">
        <w:t xml:space="preserve"> ID in </w:t>
      </w:r>
      <w:r w:rsidR="00EB3DE7">
        <w:t>TCI states for SRS</w:t>
      </w:r>
    </w:p>
    <w:p w14:paraId="6BF4085C" w14:textId="77777777" w:rsidR="00CB37CD" w:rsidRDefault="00CB37CD" w:rsidP="00B540D1">
      <w:pPr>
        <w:pStyle w:val="BodyText"/>
      </w:pPr>
    </w:p>
    <w:p w14:paraId="1C71A120" w14:textId="115FC1FE" w:rsidR="00BA4401" w:rsidRDefault="008A6556" w:rsidP="008A6556">
      <w:pPr>
        <w:pStyle w:val="BodyText"/>
      </w:pPr>
      <w:r>
        <w:t>R2-2210655</w:t>
      </w:r>
      <w:r>
        <w:tab/>
        <w:t>CR on 38.331 for unified TCI state in SRS-Config</w:t>
      </w:r>
      <w:r>
        <w:tab/>
        <w:t xml:space="preserve">ZTE Corporation, </w:t>
      </w:r>
      <w:proofErr w:type="spellStart"/>
      <w:r>
        <w:t>Sanechips</w:t>
      </w:r>
      <w:proofErr w:type="spellEnd"/>
    </w:p>
    <w:p w14:paraId="21A1E3E6" w14:textId="207A6986" w:rsidR="000A2F3B" w:rsidRDefault="000A2F3B" w:rsidP="008A6556">
      <w:pPr>
        <w:pStyle w:val="BodyText"/>
      </w:pPr>
      <w:r>
        <w:t xml:space="preserve">In SRS-config, </w:t>
      </w:r>
      <w:proofErr w:type="spellStart"/>
      <w:r>
        <w:t>srs</w:t>
      </w:r>
      <w:proofErr w:type="spellEnd"/>
      <w:r>
        <w:t xml:space="preserve"> is configured with TCI states:</w:t>
      </w:r>
    </w:p>
    <w:p w14:paraId="06245C09" w14:textId="77777777" w:rsidR="000A2F3B" w:rsidRPr="00962B3F" w:rsidRDefault="000A2F3B" w:rsidP="000A2F3B">
      <w:pPr>
        <w:pStyle w:val="PL"/>
      </w:pPr>
      <w:r w:rsidRPr="00962B3F">
        <w:t xml:space="preserve">    srs-TCIState-r17                        </w:t>
      </w:r>
      <w:r w:rsidRPr="00962B3F">
        <w:rPr>
          <w:color w:val="993366"/>
        </w:rPr>
        <w:t>CHOICE</w:t>
      </w:r>
      <w:r w:rsidRPr="00962B3F">
        <w:t xml:space="preserve"> {</w:t>
      </w:r>
    </w:p>
    <w:p w14:paraId="3BEB87A8" w14:textId="77777777" w:rsidR="000A2F3B" w:rsidRPr="00962B3F" w:rsidRDefault="000A2F3B" w:rsidP="000A2F3B">
      <w:pPr>
        <w:pStyle w:val="PL"/>
      </w:pPr>
      <w:r w:rsidRPr="00962B3F">
        <w:t xml:space="preserve">        srs-UL-TCIState-r17                     TCI-UL-State-Id-r17,</w:t>
      </w:r>
    </w:p>
    <w:p w14:paraId="55C00F52" w14:textId="77777777" w:rsidR="000A2F3B" w:rsidRPr="00962B3F" w:rsidRDefault="000A2F3B" w:rsidP="000A2F3B">
      <w:pPr>
        <w:pStyle w:val="PL"/>
      </w:pPr>
      <w:r w:rsidRPr="00962B3F">
        <w:t xml:space="preserve">        srs-DLorJoint-TCIState-r17              TCI-StateId</w:t>
      </w:r>
    </w:p>
    <w:p w14:paraId="4418AE15" w14:textId="77777777" w:rsidR="000A2F3B" w:rsidRPr="00962B3F" w:rsidRDefault="000A2F3B" w:rsidP="000A2F3B">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1DB27AF" w14:textId="77777777" w:rsidR="000A2F3B" w:rsidRPr="00962B3F" w:rsidRDefault="000A2F3B" w:rsidP="000A2F3B">
      <w:pPr>
        <w:pStyle w:val="PL"/>
      </w:pPr>
      <w:r w:rsidRPr="00962B3F">
        <w:t xml:space="preserve">    ]]</w:t>
      </w:r>
    </w:p>
    <w:p w14:paraId="430FC68B" w14:textId="4A1B513C" w:rsidR="005A255B" w:rsidRDefault="005A255B" w:rsidP="008A6556">
      <w:pPr>
        <w:pStyle w:val="BodyText"/>
      </w:pPr>
    </w:p>
    <w:p w14:paraId="15083B0C" w14:textId="2DA86684" w:rsidR="004F1892" w:rsidRDefault="00B9454C" w:rsidP="008A6556">
      <w:pPr>
        <w:pStyle w:val="BodyText"/>
      </w:pPr>
      <w:r>
        <w:t>In</w:t>
      </w:r>
      <w:r w:rsidR="009E153B">
        <w:t xml:space="preserve"> </w:t>
      </w:r>
      <w:r w:rsidR="009E153B">
        <w:t>R2-2210124</w:t>
      </w:r>
      <w:r w:rsidR="009E153B">
        <w:t xml:space="preserve">, it is suggested to either add BWP and serving cell ID to the above structure or </w:t>
      </w:r>
      <w:r w:rsidR="00B77EF3">
        <w:t>add the following text to the field description:</w:t>
      </w:r>
      <w:r w:rsidR="009E153B">
        <w:tab/>
      </w:r>
    </w:p>
    <w:p w14:paraId="3F40D804" w14:textId="77777777" w:rsidR="0066062A" w:rsidRDefault="0066062A" w:rsidP="008A6556">
      <w:pPr>
        <w:pStyle w:val="BodyText"/>
      </w:pPr>
    </w:p>
    <w:p w14:paraId="4526D0E8" w14:textId="77777777" w:rsidR="004F1892" w:rsidRPr="00962B3F" w:rsidRDefault="004F1892" w:rsidP="004F1892">
      <w:pPr>
        <w:pStyle w:val="TAL"/>
        <w:rPr>
          <w:lang w:eastAsia="sv-SE"/>
        </w:rPr>
      </w:pPr>
      <w:proofErr w:type="spellStart"/>
      <w:r w:rsidRPr="00962B3F">
        <w:rPr>
          <w:b/>
          <w:i/>
          <w:lang w:eastAsia="sv-SE"/>
        </w:rPr>
        <w:t>srs-TCIState</w:t>
      </w:r>
      <w:proofErr w:type="spellEnd"/>
    </w:p>
    <w:p w14:paraId="3566D5DA" w14:textId="7D291D68" w:rsidR="004F1892" w:rsidRDefault="004F1892" w:rsidP="004F1892">
      <w:pPr>
        <w:pStyle w:val="BodyText"/>
      </w:pPr>
      <w:r w:rsidRPr="00962B3F">
        <w:rPr>
          <w:lang w:eastAsia="sv-SE"/>
        </w:rPr>
        <w:t xml:space="preserve">Configuration of either a UL TCI state or a joint TCI state for the SRS resource. This field is absent when the SRS resource is in a </w:t>
      </w:r>
      <w:r w:rsidRPr="00962B3F">
        <w:rPr>
          <w:i/>
          <w:lang w:eastAsia="sv-SE"/>
        </w:rPr>
        <w:t>SRS-</w:t>
      </w:r>
      <w:proofErr w:type="spellStart"/>
      <w:r w:rsidRPr="00962B3F">
        <w:rPr>
          <w:i/>
          <w:lang w:eastAsia="sv-SE"/>
        </w:rPr>
        <w:t>ResourceSet</w:t>
      </w:r>
      <w:proofErr w:type="spellEnd"/>
      <w:r w:rsidRPr="00962B3F">
        <w:rPr>
          <w:lang w:eastAsia="sv-SE"/>
        </w:rPr>
        <w:t xml:space="preserve"> configured with </w:t>
      </w:r>
      <w:r w:rsidRPr="00962B3F">
        <w:rPr>
          <w:i/>
          <w:lang w:eastAsia="sv-SE"/>
        </w:rPr>
        <w:t xml:space="preserve">followUnifiedTCIstateSRS-r17 </w:t>
      </w:r>
      <w:r w:rsidRPr="00962B3F">
        <w:rPr>
          <w:lang w:eastAsia="sv-SE"/>
        </w:rPr>
        <w:t xml:space="preserve">or when </w:t>
      </w:r>
      <w:r w:rsidRPr="00962B3F">
        <w:rPr>
          <w:bCs/>
          <w:iCs/>
          <w:lang w:eastAsia="sv-SE"/>
        </w:rPr>
        <w:t xml:space="preserve">the field </w:t>
      </w:r>
      <w:proofErr w:type="spellStart"/>
      <w:r w:rsidRPr="00962B3F">
        <w:rPr>
          <w:bCs/>
          <w:i/>
          <w:iCs/>
          <w:lang w:eastAsia="sv-SE"/>
        </w:rPr>
        <w:t>unifiedTCI-StateType</w:t>
      </w:r>
      <w:proofErr w:type="spellEnd"/>
      <w:r w:rsidRPr="00962B3F">
        <w:rPr>
          <w:bCs/>
          <w:iCs/>
          <w:lang w:eastAsia="sv-SE"/>
        </w:rPr>
        <w:t xml:space="preserve"> is not configured to the serving cell which the SRS resource is located </w:t>
      </w:r>
      <w:proofErr w:type="spellStart"/>
      <w:r w:rsidRPr="00962B3F">
        <w:rPr>
          <w:bCs/>
          <w:iCs/>
          <w:lang w:eastAsia="sv-SE"/>
        </w:rPr>
        <w:t>in</w:t>
      </w:r>
      <w:r w:rsidRPr="00962B3F">
        <w:rPr>
          <w:lang w:eastAsia="sv-SE"/>
        </w:rPr>
        <w:t>.</w:t>
      </w:r>
      <w:ins w:id="8" w:author="ZTE-Fei Dong" w:date="2022-09-30T15:39:00Z">
        <w:r>
          <w:rPr>
            <w:lang w:eastAsia="sv-SE"/>
          </w:rPr>
          <w:t>if</w:t>
        </w:r>
        <w:proofErr w:type="spellEnd"/>
        <w:r>
          <w:rPr>
            <w:lang w:eastAsia="sv-SE"/>
          </w:rPr>
          <w:t xml:space="preserve"> </w:t>
        </w:r>
        <w:proofErr w:type="spellStart"/>
        <w:r>
          <w:rPr>
            <w:lang w:eastAsia="sv-SE"/>
          </w:rPr>
          <w:t>the</w:t>
        </w:r>
      </w:ins>
      <w:ins w:id="9" w:author="ZTE-Fei Dong" w:date="2022-09-30T15:27:00Z">
        <w:r>
          <w:rPr>
            <w:lang w:eastAsia="sv-SE"/>
          </w:rPr>
          <w:t>he</w:t>
        </w:r>
        <w:proofErr w:type="spellEnd"/>
        <w:r>
          <w:rPr>
            <w:lang w:eastAsia="sv-SE"/>
          </w:rPr>
          <w:t xml:space="preserve"> </w:t>
        </w:r>
      </w:ins>
      <w:ins w:id="10" w:author="ZTE-Fei Dong" w:date="2022-09-30T15:30:00Z">
        <w:r w:rsidRPr="00962B3F">
          <w:t>TCI-UL-State-Id</w:t>
        </w:r>
      </w:ins>
      <w:ins w:id="11" w:author="ZTE-Fei Dong" w:date="2022-09-30T15:39:00Z">
        <w:r>
          <w:t xml:space="preserve"> is</w:t>
        </w:r>
      </w:ins>
      <w:ins w:id="12" w:author="ZTE-Fei Dong" w:date="2022-09-30T15:30:00Z">
        <w:r>
          <w:t xml:space="preserve"> </w:t>
        </w:r>
      </w:ins>
      <w:ins w:id="13" w:author="ZTE-Fei Dong" w:date="2022-09-30T15:27:00Z">
        <w:r>
          <w:rPr>
            <w:lang w:eastAsia="sv-SE"/>
          </w:rPr>
          <w:t xml:space="preserve">present </w:t>
        </w:r>
      </w:ins>
      <w:ins w:id="14" w:author="ZTE-Fei Dong" w:date="2022-09-30T15:32:00Z">
        <w:r>
          <w:rPr>
            <w:lang w:eastAsia="sv-SE"/>
          </w:rPr>
          <w:t>here</w:t>
        </w:r>
      </w:ins>
      <w:ins w:id="15" w:author="ZTE-Fei Dong" w:date="2022-09-30T15:40:00Z">
        <w:r>
          <w:rPr>
            <w:lang w:eastAsia="sv-SE"/>
          </w:rPr>
          <w:t xml:space="preserve">, it shall be </w:t>
        </w:r>
      </w:ins>
      <w:ins w:id="16" w:author="ZTE-Fei Dong" w:date="2022-09-30T15:33:00Z">
        <w:r>
          <w:rPr>
            <w:lang w:eastAsia="sv-SE"/>
          </w:rPr>
          <w:t xml:space="preserve">associated </w:t>
        </w:r>
      </w:ins>
      <w:ins w:id="17" w:author="ZTE-Fei Dong" w:date="2022-09-30T15:34:00Z">
        <w:r>
          <w:rPr>
            <w:lang w:eastAsia="sv-SE"/>
          </w:rPr>
          <w:t xml:space="preserve">with </w:t>
        </w:r>
      </w:ins>
      <w:ins w:id="18" w:author="ZTE-Fei Dong" w:date="2022-09-30T15:33:00Z">
        <w:r>
          <w:rPr>
            <w:lang w:eastAsia="sv-SE"/>
          </w:rPr>
          <w:t xml:space="preserve">the serving cell and </w:t>
        </w:r>
      </w:ins>
      <w:ins w:id="19" w:author="ZTE-Fei Dong" w:date="2022-09-30T15:35:00Z">
        <w:r>
          <w:rPr>
            <w:lang w:eastAsia="sv-SE"/>
          </w:rPr>
          <w:t xml:space="preserve">uplink </w:t>
        </w:r>
      </w:ins>
      <w:proofErr w:type="spellStart"/>
      <w:ins w:id="20" w:author="ZTE-Fei Dong" w:date="2022-09-30T15:33:00Z">
        <w:r>
          <w:rPr>
            <w:lang w:eastAsia="sv-SE"/>
          </w:rPr>
          <w:t>bwp</w:t>
        </w:r>
        <w:proofErr w:type="spellEnd"/>
        <w:r>
          <w:rPr>
            <w:lang w:eastAsia="sv-SE"/>
          </w:rPr>
          <w:t xml:space="preserve"> </w:t>
        </w:r>
      </w:ins>
      <w:ins w:id="21" w:author="ZTE-Fei Dong" w:date="2022-09-30T15:34:00Z">
        <w:r>
          <w:rPr>
            <w:lang w:eastAsia="sv-SE"/>
          </w:rPr>
          <w:t xml:space="preserve">where the SRS-Config is configured, </w:t>
        </w:r>
      </w:ins>
      <w:ins w:id="22" w:author="ZTE-Fei Dong" w:date="2022-09-30T15:40:00Z">
        <w:r>
          <w:rPr>
            <w:lang w:eastAsia="sv-SE"/>
          </w:rPr>
          <w:t xml:space="preserve">if </w:t>
        </w:r>
      </w:ins>
      <w:ins w:id="23" w:author="ZTE-Fei Dong" w:date="2022-09-30T15:34:00Z">
        <w:r>
          <w:rPr>
            <w:lang w:eastAsia="sv-SE"/>
          </w:rPr>
          <w:t>the TCI-State</w:t>
        </w:r>
      </w:ins>
      <w:ins w:id="24" w:author="ZTE-Fei Dong" w:date="2022-09-30T15:40:00Z">
        <w:r>
          <w:rPr>
            <w:lang w:eastAsia="sv-SE"/>
          </w:rPr>
          <w:t xml:space="preserve"> is</w:t>
        </w:r>
      </w:ins>
      <w:ins w:id="25" w:author="ZTE-Fei Dong" w:date="2022-09-30T15:34:00Z">
        <w:r>
          <w:rPr>
            <w:lang w:eastAsia="sv-SE"/>
          </w:rPr>
          <w:t xml:space="preserve"> present here</w:t>
        </w:r>
      </w:ins>
      <w:ins w:id="26" w:author="ZTE-Fei Dong" w:date="2022-09-30T15:40:00Z">
        <w:r>
          <w:rPr>
            <w:lang w:eastAsia="sv-SE"/>
          </w:rPr>
          <w:t>, it shall</w:t>
        </w:r>
      </w:ins>
      <w:ins w:id="27" w:author="ZTE-Fei Dong" w:date="2022-09-30T15:34:00Z">
        <w:r>
          <w:rPr>
            <w:lang w:eastAsia="sv-SE"/>
          </w:rPr>
          <w:t xml:space="preserve"> </w:t>
        </w:r>
      </w:ins>
      <w:ins w:id="28" w:author="ZTE-Fei Dong" w:date="2022-09-30T15:40:00Z">
        <w:r>
          <w:rPr>
            <w:lang w:eastAsia="sv-SE"/>
          </w:rPr>
          <w:t>be</w:t>
        </w:r>
      </w:ins>
      <w:ins w:id="29" w:author="ZTE-Fei Dong" w:date="2022-09-30T15:34:00Z">
        <w:r>
          <w:rPr>
            <w:lang w:eastAsia="sv-SE"/>
          </w:rPr>
          <w:t xml:space="preserve"> associated with the</w:t>
        </w:r>
      </w:ins>
      <w:ins w:id="30" w:author="ZTE-Fei Dong" w:date="2022-09-30T15:35:00Z">
        <w:r>
          <w:rPr>
            <w:lang w:eastAsia="sv-SE"/>
          </w:rPr>
          <w:t xml:space="preserve"> serving cell</w:t>
        </w:r>
      </w:ins>
      <w:ins w:id="31" w:author="ZTE-Fei Dong" w:date="2022-09-30T15:36:00Z">
        <w:r>
          <w:rPr>
            <w:lang w:eastAsia="sv-SE"/>
          </w:rPr>
          <w:t xml:space="preserve"> where the SRS-Config</w:t>
        </w:r>
      </w:ins>
      <w:ins w:id="32" w:author="ZTE-Fei Dong" w:date="2022-09-30T15:40:00Z">
        <w:r>
          <w:rPr>
            <w:lang w:eastAsia="sv-SE"/>
          </w:rPr>
          <w:t xml:space="preserve"> is configured and the </w:t>
        </w:r>
      </w:ins>
      <w:ins w:id="33" w:author="ZTE-Fei Dong" w:date="2022-09-30T16:26:00Z">
        <w:r>
          <w:rPr>
            <w:lang w:eastAsia="sv-SE"/>
          </w:rPr>
          <w:t xml:space="preserve">current </w:t>
        </w:r>
      </w:ins>
      <w:ins w:id="34" w:author="ZTE-Fei Dong" w:date="2022-09-30T15:40:00Z">
        <w:r>
          <w:rPr>
            <w:lang w:eastAsia="sv-SE"/>
          </w:rPr>
          <w:t>active DL BW</w:t>
        </w:r>
      </w:ins>
      <w:ins w:id="35" w:author="ZTE-Fei Dong" w:date="2022-09-30T16:27:00Z">
        <w:r>
          <w:rPr>
            <w:lang w:eastAsia="sv-SE"/>
          </w:rPr>
          <w:t>P in this serving cell</w:t>
        </w:r>
      </w:ins>
      <w:ins w:id="36" w:author="ZTE-Fei Dong" w:date="2022-09-30T15:40:00Z">
        <w:r>
          <w:rPr>
            <w:lang w:eastAsia="sv-SE"/>
          </w:rPr>
          <w:t>.</w:t>
        </w:r>
      </w:ins>
    </w:p>
    <w:p w14:paraId="7D781860" w14:textId="3071B244" w:rsidR="005A255B" w:rsidRDefault="005A255B" w:rsidP="008A6556">
      <w:pPr>
        <w:pStyle w:val="BodyText"/>
      </w:pPr>
    </w:p>
    <w:p w14:paraId="14D0AC27" w14:textId="464EEFEF" w:rsidR="00B77EF3" w:rsidRDefault="00A839E5" w:rsidP="008A6556">
      <w:pPr>
        <w:pStyle w:val="BodyText"/>
      </w:pPr>
      <w:r>
        <w:t>However, the TCI st</w:t>
      </w:r>
      <w:r w:rsidR="00D90319">
        <w:t>ate IEs itself contains this info:</w:t>
      </w:r>
    </w:p>
    <w:p w14:paraId="54AE51F2" w14:textId="77777777" w:rsidR="00A839E5" w:rsidRPr="00962B3F" w:rsidRDefault="00A839E5" w:rsidP="00A839E5">
      <w:pPr>
        <w:pStyle w:val="PL"/>
      </w:pPr>
      <w:r w:rsidRPr="00962B3F">
        <w:t xml:space="preserve">TCI-State ::=                       </w:t>
      </w:r>
      <w:r w:rsidRPr="00962B3F">
        <w:rPr>
          <w:color w:val="993366"/>
        </w:rPr>
        <w:t>SEQUENCE</w:t>
      </w:r>
      <w:r w:rsidRPr="00962B3F">
        <w:t xml:space="preserve"> {</w:t>
      </w:r>
    </w:p>
    <w:p w14:paraId="3E8A825D" w14:textId="77777777" w:rsidR="00A839E5" w:rsidRPr="00962B3F" w:rsidRDefault="00A839E5" w:rsidP="00A839E5">
      <w:pPr>
        <w:pStyle w:val="PL"/>
      </w:pPr>
      <w:r w:rsidRPr="00962B3F">
        <w:t xml:space="preserve">    tci-StateId                         TCI-StateId,</w:t>
      </w:r>
    </w:p>
    <w:p w14:paraId="62B7EE45" w14:textId="77777777" w:rsidR="00A839E5" w:rsidRPr="00962B3F" w:rsidRDefault="00A839E5" w:rsidP="00A839E5">
      <w:pPr>
        <w:pStyle w:val="PL"/>
      </w:pPr>
      <w:r w:rsidRPr="00962B3F">
        <w:t xml:space="preserve">    qcl-Type1                           QCL-Info,</w:t>
      </w:r>
    </w:p>
    <w:p w14:paraId="453CA7A8" w14:textId="77777777" w:rsidR="00A839E5" w:rsidRPr="00962B3F" w:rsidRDefault="00A839E5" w:rsidP="00A839E5">
      <w:pPr>
        <w:pStyle w:val="PL"/>
        <w:rPr>
          <w:color w:val="808080"/>
        </w:rPr>
      </w:pPr>
      <w:r w:rsidRPr="00962B3F">
        <w:t xml:space="preserve">    qcl-Type2                           QCL-Info                                                    </w:t>
      </w:r>
      <w:r w:rsidRPr="00962B3F">
        <w:rPr>
          <w:color w:val="993366"/>
        </w:rPr>
        <w:t>OPTIONAL</w:t>
      </w:r>
      <w:r w:rsidRPr="00962B3F">
        <w:t xml:space="preserve">,   </w:t>
      </w:r>
      <w:r w:rsidRPr="00962B3F">
        <w:rPr>
          <w:color w:val="808080"/>
        </w:rPr>
        <w:t>-- Need R</w:t>
      </w:r>
    </w:p>
    <w:p w14:paraId="42F8A2A9" w14:textId="77777777" w:rsidR="00A839E5" w:rsidRPr="00962B3F" w:rsidRDefault="00A839E5" w:rsidP="00A839E5">
      <w:pPr>
        <w:pStyle w:val="PL"/>
      </w:pPr>
      <w:r w:rsidRPr="00962B3F">
        <w:t xml:space="preserve">    ...,</w:t>
      </w:r>
    </w:p>
    <w:p w14:paraId="578503F0" w14:textId="77777777" w:rsidR="00A839E5" w:rsidRPr="00962B3F" w:rsidRDefault="00A839E5" w:rsidP="00A839E5">
      <w:pPr>
        <w:pStyle w:val="PL"/>
      </w:pPr>
      <w:r w:rsidRPr="00962B3F">
        <w:t xml:space="preserve">    [[</w:t>
      </w:r>
    </w:p>
    <w:p w14:paraId="24F4E029" w14:textId="77777777" w:rsidR="00A839E5" w:rsidRPr="00962B3F" w:rsidRDefault="00A839E5" w:rsidP="00A839E5">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614853CB" w14:textId="77777777" w:rsidR="00A839E5" w:rsidRPr="00962B3F" w:rsidRDefault="00A839E5" w:rsidP="00A839E5">
      <w:pPr>
        <w:pStyle w:val="PL"/>
        <w:rPr>
          <w:color w:val="808080"/>
        </w:rPr>
      </w:pPr>
      <w:r w:rsidRPr="00962B3F">
        <w:t xml:space="preserve">    pathlossReferenceRS-Id-r17          PUSCH-PathlossReferenceRS-Id</w:t>
      </w:r>
      <w:r>
        <w:t>-r17</w:t>
      </w:r>
      <w:r w:rsidRPr="00962B3F">
        <w:t xml:space="preserve">                                </w:t>
      </w:r>
      <w:r w:rsidRPr="00962B3F">
        <w:rPr>
          <w:color w:val="993366"/>
        </w:rPr>
        <w:t>OPTIONAL</w:t>
      </w:r>
      <w:r w:rsidRPr="00962B3F">
        <w:t xml:space="preserve">,   </w:t>
      </w:r>
      <w:r w:rsidRPr="00962B3F">
        <w:rPr>
          <w:color w:val="808080"/>
        </w:rPr>
        <w:t>-- Cond JointTCI</w:t>
      </w:r>
    </w:p>
    <w:p w14:paraId="2EC376DA" w14:textId="77777777" w:rsidR="00A839E5" w:rsidRPr="00962B3F" w:rsidRDefault="00A839E5" w:rsidP="00A839E5">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Cond JointTCI</w:t>
      </w:r>
    </w:p>
    <w:p w14:paraId="1BB35673" w14:textId="77777777" w:rsidR="00A839E5" w:rsidRPr="00962B3F" w:rsidRDefault="00A839E5" w:rsidP="00A839E5">
      <w:pPr>
        <w:pStyle w:val="PL"/>
      </w:pPr>
      <w:r w:rsidRPr="00962B3F">
        <w:t xml:space="preserve">   </w:t>
      </w:r>
    </w:p>
    <w:p w14:paraId="4A0837AB" w14:textId="77777777" w:rsidR="00A839E5" w:rsidRPr="00962B3F" w:rsidRDefault="00A839E5" w:rsidP="00A839E5">
      <w:pPr>
        <w:pStyle w:val="PL"/>
      </w:pPr>
      <w:r w:rsidRPr="00962B3F">
        <w:t xml:space="preserve">    ]]</w:t>
      </w:r>
    </w:p>
    <w:p w14:paraId="384C764F" w14:textId="77777777" w:rsidR="00A839E5" w:rsidRPr="00962B3F" w:rsidRDefault="00A839E5" w:rsidP="00A839E5">
      <w:pPr>
        <w:pStyle w:val="PL"/>
      </w:pPr>
    </w:p>
    <w:p w14:paraId="686390B6" w14:textId="77777777" w:rsidR="00A839E5" w:rsidRPr="00962B3F" w:rsidRDefault="00A839E5" w:rsidP="00A839E5">
      <w:pPr>
        <w:pStyle w:val="PL"/>
      </w:pPr>
      <w:r w:rsidRPr="00962B3F">
        <w:t>}</w:t>
      </w:r>
    </w:p>
    <w:p w14:paraId="4EB3720E" w14:textId="77777777" w:rsidR="00A839E5" w:rsidRPr="00962B3F" w:rsidRDefault="00A839E5" w:rsidP="00A839E5">
      <w:pPr>
        <w:pStyle w:val="PL"/>
      </w:pPr>
    </w:p>
    <w:p w14:paraId="552B580E" w14:textId="77777777" w:rsidR="00A839E5" w:rsidRPr="00962B3F" w:rsidRDefault="00A839E5" w:rsidP="00A839E5">
      <w:pPr>
        <w:pStyle w:val="PL"/>
      </w:pPr>
      <w:r w:rsidRPr="00962B3F">
        <w:t xml:space="preserve">QCL-Info ::=                        </w:t>
      </w:r>
      <w:r w:rsidRPr="00962B3F">
        <w:rPr>
          <w:color w:val="993366"/>
        </w:rPr>
        <w:t>SEQUENCE</w:t>
      </w:r>
      <w:r w:rsidRPr="00962B3F">
        <w:t xml:space="preserve"> {</w:t>
      </w:r>
    </w:p>
    <w:p w14:paraId="7ADDEA2C" w14:textId="77777777" w:rsidR="00A839E5" w:rsidRPr="00D90319" w:rsidRDefault="00A839E5" w:rsidP="00A839E5">
      <w:pPr>
        <w:pStyle w:val="PL"/>
        <w:rPr>
          <w:color w:val="808080"/>
          <w:highlight w:val="yellow"/>
        </w:rPr>
      </w:pPr>
      <w:r w:rsidRPr="00962B3F">
        <w:t xml:space="preserve">    </w:t>
      </w:r>
      <w:r w:rsidRPr="00D90319">
        <w:rPr>
          <w:highlight w:val="yellow"/>
        </w:rPr>
        <w:t xml:space="preserve">cell                                ServCellIndex                                               </w:t>
      </w:r>
      <w:r w:rsidRPr="00D90319">
        <w:rPr>
          <w:color w:val="993366"/>
          <w:highlight w:val="yellow"/>
        </w:rPr>
        <w:t>OPTIONAL</w:t>
      </w:r>
      <w:r w:rsidRPr="00D90319">
        <w:rPr>
          <w:highlight w:val="yellow"/>
        </w:rPr>
        <w:t xml:space="preserve">,   </w:t>
      </w:r>
      <w:r w:rsidRPr="00D90319">
        <w:rPr>
          <w:color w:val="808080"/>
          <w:highlight w:val="yellow"/>
        </w:rPr>
        <w:t>-- Need R</w:t>
      </w:r>
    </w:p>
    <w:p w14:paraId="2E6D9910" w14:textId="77777777" w:rsidR="00A839E5" w:rsidRPr="00962B3F" w:rsidRDefault="00A839E5" w:rsidP="00A839E5">
      <w:pPr>
        <w:pStyle w:val="PL"/>
        <w:rPr>
          <w:color w:val="808080"/>
        </w:rPr>
      </w:pPr>
      <w:r w:rsidRPr="00D90319">
        <w:rPr>
          <w:highlight w:val="yellow"/>
        </w:rPr>
        <w:t xml:space="preserve">    bwp-Id                              BWP-Id                                                      </w:t>
      </w:r>
      <w:r w:rsidRPr="00D90319">
        <w:rPr>
          <w:color w:val="993366"/>
          <w:highlight w:val="yellow"/>
        </w:rPr>
        <w:t>OPTIONAL</w:t>
      </w:r>
      <w:r w:rsidRPr="00D90319">
        <w:rPr>
          <w:highlight w:val="yellow"/>
        </w:rPr>
        <w:t xml:space="preserve">, </w:t>
      </w:r>
      <w:r w:rsidRPr="00D90319">
        <w:rPr>
          <w:color w:val="808080"/>
          <w:highlight w:val="yellow"/>
        </w:rPr>
        <w:t>-- Cond CSI-RS-Indicated</w:t>
      </w:r>
    </w:p>
    <w:p w14:paraId="3D95D70D" w14:textId="77777777" w:rsidR="00A839E5" w:rsidRPr="00962B3F" w:rsidRDefault="00A839E5" w:rsidP="00A839E5">
      <w:pPr>
        <w:pStyle w:val="PL"/>
      </w:pPr>
      <w:r w:rsidRPr="00962B3F">
        <w:t xml:space="preserve">    referenceSignal                     </w:t>
      </w:r>
      <w:r w:rsidRPr="00962B3F">
        <w:rPr>
          <w:color w:val="993366"/>
        </w:rPr>
        <w:t>CHOICE</w:t>
      </w:r>
      <w:r w:rsidRPr="00962B3F">
        <w:t xml:space="preserve"> {</w:t>
      </w:r>
    </w:p>
    <w:p w14:paraId="3867D834" w14:textId="77777777" w:rsidR="00A839E5" w:rsidRPr="00962B3F" w:rsidRDefault="00A839E5" w:rsidP="00A839E5">
      <w:pPr>
        <w:pStyle w:val="PL"/>
      </w:pPr>
      <w:r w:rsidRPr="00962B3F">
        <w:t xml:space="preserve">        csi-rs                              NZP-CSI-RS-ResourceId,</w:t>
      </w:r>
    </w:p>
    <w:p w14:paraId="02DE0B80" w14:textId="77777777" w:rsidR="00A839E5" w:rsidRPr="00962B3F" w:rsidRDefault="00A839E5" w:rsidP="00A839E5">
      <w:pPr>
        <w:pStyle w:val="PL"/>
      </w:pPr>
      <w:r w:rsidRPr="00962B3F">
        <w:t xml:space="preserve">        ssb                                 SSB-Index</w:t>
      </w:r>
    </w:p>
    <w:p w14:paraId="1B6BE15A" w14:textId="77777777" w:rsidR="00A839E5" w:rsidRPr="00962B3F" w:rsidRDefault="00A839E5" w:rsidP="00A839E5">
      <w:pPr>
        <w:pStyle w:val="PL"/>
      </w:pPr>
      <w:r w:rsidRPr="00962B3F">
        <w:t xml:space="preserve">    },</w:t>
      </w:r>
    </w:p>
    <w:p w14:paraId="14B107DA" w14:textId="77777777" w:rsidR="00A839E5" w:rsidRPr="00962B3F" w:rsidRDefault="00A839E5" w:rsidP="00A839E5">
      <w:pPr>
        <w:pStyle w:val="PL"/>
      </w:pPr>
      <w:r w:rsidRPr="00962B3F">
        <w:t xml:space="preserve">    qcl-Type                            </w:t>
      </w:r>
      <w:r w:rsidRPr="00962B3F">
        <w:rPr>
          <w:color w:val="993366"/>
        </w:rPr>
        <w:t>ENUMERATED</w:t>
      </w:r>
      <w:r w:rsidRPr="00962B3F">
        <w:t xml:space="preserve"> {typeA, typeB, typeC, typeD},</w:t>
      </w:r>
    </w:p>
    <w:p w14:paraId="6686EB9E" w14:textId="77777777" w:rsidR="00A839E5" w:rsidRPr="00962B3F" w:rsidRDefault="00A839E5" w:rsidP="00A839E5">
      <w:pPr>
        <w:pStyle w:val="PL"/>
      </w:pPr>
      <w:r w:rsidRPr="00962B3F">
        <w:lastRenderedPageBreak/>
        <w:t xml:space="preserve">    ...</w:t>
      </w:r>
    </w:p>
    <w:p w14:paraId="6109F9CB" w14:textId="77777777" w:rsidR="00A839E5" w:rsidRPr="00962B3F" w:rsidRDefault="00A839E5" w:rsidP="00A839E5">
      <w:pPr>
        <w:pStyle w:val="PL"/>
      </w:pPr>
      <w:r w:rsidRPr="00962B3F">
        <w:t>}</w:t>
      </w:r>
    </w:p>
    <w:p w14:paraId="6EE39941" w14:textId="77777777" w:rsidR="00B77EF3" w:rsidRDefault="00B77EF3" w:rsidP="008A6556">
      <w:pPr>
        <w:pStyle w:val="BodyText"/>
      </w:pPr>
    </w:p>
    <w:p w14:paraId="312BF043" w14:textId="77777777" w:rsidR="00E9213C" w:rsidRPr="00962B3F" w:rsidRDefault="00E9213C" w:rsidP="00E9213C">
      <w:pPr>
        <w:pStyle w:val="PL"/>
      </w:pPr>
      <w:r w:rsidRPr="00962B3F">
        <w:t xml:space="preserve">TCI-UL-State-r17 ::=             </w:t>
      </w:r>
      <w:r w:rsidRPr="00962B3F">
        <w:rPr>
          <w:color w:val="993366"/>
        </w:rPr>
        <w:t>SEQUENCE</w:t>
      </w:r>
      <w:r w:rsidRPr="00962B3F">
        <w:t xml:space="preserve"> {</w:t>
      </w:r>
    </w:p>
    <w:p w14:paraId="7DAD0EEE" w14:textId="77777777" w:rsidR="00E9213C" w:rsidRPr="00962B3F" w:rsidRDefault="00E9213C" w:rsidP="00E9213C">
      <w:pPr>
        <w:pStyle w:val="PL"/>
      </w:pPr>
      <w:r w:rsidRPr="00962B3F">
        <w:t xml:space="preserve">    tci-UL-State-Id-r17              TCI-UL-State-Id-r17,</w:t>
      </w:r>
    </w:p>
    <w:p w14:paraId="7322C36F" w14:textId="77777777" w:rsidR="00E9213C" w:rsidRPr="00D90319" w:rsidRDefault="00E9213C" w:rsidP="00E9213C">
      <w:pPr>
        <w:pStyle w:val="PL"/>
        <w:rPr>
          <w:color w:val="808080"/>
          <w:highlight w:val="yellow"/>
        </w:rPr>
      </w:pPr>
      <w:r w:rsidRPr="00962B3F">
        <w:t xml:space="preserve">    </w:t>
      </w:r>
      <w:r w:rsidRPr="00D90319">
        <w:rPr>
          <w:highlight w:val="yellow"/>
        </w:rPr>
        <w:t xml:space="preserve">servingCellId-r17                ServCellIndex                                         </w:t>
      </w:r>
      <w:r w:rsidRPr="00D90319">
        <w:rPr>
          <w:color w:val="993366"/>
          <w:highlight w:val="yellow"/>
        </w:rPr>
        <w:t>OPTIONAL</w:t>
      </w:r>
      <w:r w:rsidRPr="00D90319">
        <w:rPr>
          <w:highlight w:val="yellow"/>
        </w:rPr>
        <w:t xml:space="preserve">,   </w:t>
      </w:r>
      <w:r w:rsidRPr="00D90319">
        <w:rPr>
          <w:color w:val="808080"/>
          <w:highlight w:val="yellow"/>
        </w:rPr>
        <w:t>-- Need R</w:t>
      </w:r>
    </w:p>
    <w:p w14:paraId="17B066A6" w14:textId="77777777" w:rsidR="00E9213C" w:rsidRPr="00962B3F" w:rsidRDefault="00E9213C" w:rsidP="00E9213C">
      <w:pPr>
        <w:pStyle w:val="PL"/>
        <w:rPr>
          <w:color w:val="808080"/>
        </w:rPr>
      </w:pPr>
      <w:r w:rsidRPr="00D90319">
        <w:rPr>
          <w:highlight w:val="yellow"/>
        </w:rPr>
        <w:t xml:space="preserve">    bwp-Id-r17                       BWP-Id                                                </w:t>
      </w:r>
      <w:r w:rsidRPr="00D90319">
        <w:rPr>
          <w:color w:val="993366"/>
          <w:highlight w:val="yellow"/>
        </w:rPr>
        <w:t>OPTIONAL</w:t>
      </w:r>
      <w:r w:rsidRPr="00D90319">
        <w:rPr>
          <w:highlight w:val="yellow"/>
        </w:rPr>
        <w:t xml:space="preserve">,   </w:t>
      </w:r>
      <w:r w:rsidRPr="00D90319">
        <w:rPr>
          <w:color w:val="808080"/>
          <w:highlight w:val="yellow"/>
        </w:rPr>
        <w:t>-- Cond CSI-RSorSRS-Indicated</w:t>
      </w:r>
    </w:p>
    <w:p w14:paraId="655EA261" w14:textId="77777777" w:rsidR="00E9213C" w:rsidRPr="00962B3F" w:rsidRDefault="00E9213C" w:rsidP="00E9213C">
      <w:pPr>
        <w:pStyle w:val="PL"/>
      </w:pPr>
      <w:r w:rsidRPr="00962B3F">
        <w:t xml:space="preserve">    referenceSignal-r17              </w:t>
      </w:r>
      <w:r w:rsidRPr="00962B3F">
        <w:rPr>
          <w:color w:val="993366"/>
        </w:rPr>
        <w:t>CHOICE</w:t>
      </w:r>
      <w:r w:rsidRPr="00962B3F">
        <w:t xml:space="preserve"> {</w:t>
      </w:r>
    </w:p>
    <w:p w14:paraId="7A88464A" w14:textId="77777777" w:rsidR="00E9213C" w:rsidRPr="00962B3F" w:rsidRDefault="00E9213C" w:rsidP="00E9213C">
      <w:pPr>
        <w:pStyle w:val="PL"/>
      </w:pPr>
      <w:r w:rsidRPr="00962B3F">
        <w:t xml:space="preserve">        ssb-Index-r17                    SSB-Index,</w:t>
      </w:r>
    </w:p>
    <w:p w14:paraId="58FD8A07" w14:textId="77777777" w:rsidR="00E9213C" w:rsidRPr="00962B3F" w:rsidRDefault="00E9213C" w:rsidP="00E9213C">
      <w:pPr>
        <w:pStyle w:val="PL"/>
      </w:pPr>
      <w:r w:rsidRPr="00962B3F">
        <w:t xml:space="preserve">        csi-RS-Index-r17                 NZP-CSI-RS-ResourceId,</w:t>
      </w:r>
    </w:p>
    <w:p w14:paraId="11A52635" w14:textId="77777777" w:rsidR="00E9213C" w:rsidRPr="00962B3F" w:rsidRDefault="00E9213C" w:rsidP="00E9213C">
      <w:pPr>
        <w:pStyle w:val="PL"/>
      </w:pPr>
      <w:r w:rsidRPr="00962B3F">
        <w:t xml:space="preserve">        srs-r17                          SRS-ResourceId</w:t>
      </w:r>
    </w:p>
    <w:p w14:paraId="07B775CE" w14:textId="77777777" w:rsidR="00E9213C" w:rsidRPr="00962B3F" w:rsidRDefault="00E9213C" w:rsidP="00E9213C">
      <w:pPr>
        <w:pStyle w:val="PL"/>
      </w:pPr>
      <w:r w:rsidRPr="00962B3F">
        <w:t xml:space="preserve">    },</w:t>
      </w:r>
    </w:p>
    <w:p w14:paraId="242F1C4E" w14:textId="77777777" w:rsidR="00E9213C" w:rsidRPr="00962B3F" w:rsidRDefault="00E9213C" w:rsidP="00E9213C">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3E5DA637" w14:textId="77777777" w:rsidR="00E9213C" w:rsidRPr="00962B3F" w:rsidRDefault="00E9213C" w:rsidP="00E9213C">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Need R</w:t>
      </w:r>
    </w:p>
    <w:p w14:paraId="29BE6991" w14:textId="77777777" w:rsidR="00E9213C" w:rsidRPr="00962B3F" w:rsidRDefault="00E9213C" w:rsidP="00E9213C">
      <w:pPr>
        <w:pStyle w:val="PL"/>
        <w:rPr>
          <w:color w:val="808080"/>
        </w:rPr>
      </w:pPr>
      <w:r w:rsidRPr="00962B3F">
        <w:t xml:space="preserve">    pathlossReferenceRS-Id-r17       PUSCH-PathlossReferenceRS-Id-r17                      </w:t>
      </w:r>
      <w:r w:rsidRPr="00962B3F">
        <w:rPr>
          <w:color w:val="993366"/>
        </w:rPr>
        <w:t>OPTIONAL</w:t>
      </w:r>
      <w:r w:rsidRPr="00962B3F">
        <w:t xml:space="preserve">,   </w:t>
      </w:r>
      <w:r w:rsidRPr="00962B3F">
        <w:rPr>
          <w:color w:val="808080"/>
        </w:rPr>
        <w:t>-- Need R</w:t>
      </w:r>
    </w:p>
    <w:p w14:paraId="08E4B480" w14:textId="77777777" w:rsidR="00E9213C" w:rsidRPr="00962B3F" w:rsidRDefault="00E9213C" w:rsidP="00E9213C">
      <w:pPr>
        <w:pStyle w:val="PL"/>
      </w:pPr>
      <w:r w:rsidRPr="00962B3F">
        <w:t xml:space="preserve">    ...</w:t>
      </w:r>
    </w:p>
    <w:p w14:paraId="48ED374A" w14:textId="77777777" w:rsidR="00E9213C" w:rsidRPr="00962B3F" w:rsidRDefault="00E9213C" w:rsidP="00E9213C">
      <w:pPr>
        <w:pStyle w:val="PL"/>
      </w:pPr>
      <w:r w:rsidRPr="00962B3F">
        <w:t xml:space="preserve">          </w:t>
      </w:r>
    </w:p>
    <w:p w14:paraId="4F6EF2D7" w14:textId="77777777" w:rsidR="00E9213C" w:rsidRPr="00962B3F" w:rsidRDefault="00E9213C" w:rsidP="00E9213C">
      <w:pPr>
        <w:pStyle w:val="PL"/>
      </w:pPr>
      <w:r w:rsidRPr="00962B3F">
        <w:t>}</w:t>
      </w:r>
    </w:p>
    <w:p w14:paraId="734174D4" w14:textId="77777777" w:rsidR="00E9213C" w:rsidRDefault="00E9213C" w:rsidP="008A6556">
      <w:pPr>
        <w:pStyle w:val="BodyText"/>
      </w:pPr>
    </w:p>
    <w:p w14:paraId="192226BD" w14:textId="763211EC" w:rsidR="005A255B" w:rsidRDefault="00E329F9" w:rsidP="008A6556">
      <w:pPr>
        <w:pStyle w:val="BodyText"/>
      </w:pPr>
      <w:r>
        <w:t xml:space="preserve">It </w:t>
      </w:r>
      <w:r w:rsidR="006B0255">
        <w:t>is</w:t>
      </w:r>
      <w:r>
        <w:t xml:space="preserve"> unclear if</w:t>
      </w:r>
      <w:r w:rsidR="006B0255">
        <w:t xml:space="preserve"> how the suggested </w:t>
      </w:r>
      <w:proofErr w:type="spellStart"/>
      <w:r w:rsidR="006B0255">
        <w:t>additiona</w:t>
      </w:r>
      <w:proofErr w:type="spellEnd"/>
      <w:r w:rsidR="006B0255">
        <w:t xml:space="preserve"> work with the BWP and </w:t>
      </w:r>
      <w:proofErr w:type="spellStart"/>
      <w:r w:rsidR="006B0255">
        <w:t>servingcell</w:t>
      </w:r>
      <w:proofErr w:type="spellEnd"/>
      <w:r w:rsidR="006B0255">
        <w:t xml:space="preserve"> ID already in the TCI state. Hence it seems like not needed correction.</w:t>
      </w:r>
    </w:p>
    <w:p w14:paraId="79E688E9" w14:textId="1C1F4E5B" w:rsidR="006B0255" w:rsidRDefault="006B0255" w:rsidP="008A6556">
      <w:pPr>
        <w:pStyle w:val="BodyText"/>
      </w:pPr>
    </w:p>
    <w:p w14:paraId="07F353F6" w14:textId="77777777" w:rsidR="008D0348" w:rsidRDefault="008D0348" w:rsidP="008D0348">
      <w:pPr>
        <w:pStyle w:val="BodyText"/>
      </w:pPr>
    </w:p>
    <w:p w14:paraId="1CE8ABDB" w14:textId="77777777" w:rsidR="008D0348" w:rsidRDefault="008D0348" w:rsidP="008D0348">
      <w:pPr>
        <w:pStyle w:val="BodyText"/>
      </w:pPr>
    </w:p>
    <w:p w14:paraId="2515BFD6" w14:textId="78765CFA" w:rsidR="008D0348" w:rsidRPr="00A04F49" w:rsidRDefault="008D0348" w:rsidP="008D0348">
      <w:pPr>
        <w:pStyle w:val="Proposal"/>
      </w:pPr>
      <w:bookmarkStart w:id="37" w:name="_Toc115973595"/>
      <w:r>
        <w:t xml:space="preserve">RAN2 to </w:t>
      </w:r>
      <w:r>
        <w:t xml:space="preserve">not pursue with </w:t>
      </w:r>
      <w:r>
        <w:t>R2-2210655.</w:t>
      </w:r>
      <w:bookmarkEnd w:id="37"/>
    </w:p>
    <w:p w14:paraId="4E6D2EF6" w14:textId="77777777" w:rsidR="008D0348" w:rsidRDefault="008D0348" w:rsidP="008D0348">
      <w:pPr>
        <w:pStyle w:val="BodyText"/>
      </w:pPr>
    </w:p>
    <w:p w14:paraId="4DAF7260" w14:textId="77777777" w:rsidR="008D0348" w:rsidRDefault="008D0348" w:rsidP="008D0348">
      <w:pPr>
        <w:pStyle w:val="BodyText"/>
      </w:pPr>
    </w:p>
    <w:p w14:paraId="5EC3B300" w14:textId="77777777" w:rsidR="008D0348" w:rsidRDefault="008D0348" w:rsidP="008D0348">
      <w:pPr>
        <w:pStyle w:val="BodyText"/>
      </w:pPr>
    </w:p>
    <w:p w14:paraId="6B5A402E" w14:textId="77777777" w:rsidR="00EB3DE7" w:rsidRDefault="00EB3DE7" w:rsidP="00EB3DE7">
      <w:pPr>
        <w:pStyle w:val="BodyText"/>
      </w:pPr>
    </w:p>
    <w:p w14:paraId="005D04FF" w14:textId="199B26F2" w:rsidR="00EB3DE7" w:rsidRPr="00CE0424" w:rsidRDefault="00EB3DE7" w:rsidP="00EB3DE7">
      <w:pPr>
        <w:pStyle w:val="Heading1"/>
      </w:pPr>
      <w:r>
        <w:t>2</w:t>
      </w:r>
      <w:r>
        <w:tab/>
      </w:r>
      <w:r w:rsidR="00E02BD7">
        <w:t>Codebook mode for CodebookConfig-r17</w:t>
      </w:r>
    </w:p>
    <w:p w14:paraId="780DA856" w14:textId="77777777" w:rsidR="006B0255" w:rsidRDefault="006B0255" w:rsidP="008A6556">
      <w:pPr>
        <w:pStyle w:val="BodyText"/>
      </w:pPr>
    </w:p>
    <w:p w14:paraId="594A8B45" w14:textId="034C172F" w:rsidR="008A6556" w:rsidRDefault="008A6556" w:rsidP="008A6556">
      <w:pPr>
        <w:pStyle w:val="BodyText"/>
      </w:pPr>
      <w:r>
        <w:tab/>
      </w:r>
    </w:p>
    <w:p w14:paraId="30F912B9" w14:textId="4D92ACC2" w:rsidR="00DB672A" w:rsidRDefault="008A6556" w:rsidP="008A6556">
      <w:pPr>
        <w:pStyle w:val="BodyText"/>
      </w:pPr>
      <w:r>
        <w:t>R2-2210725</w:t>
      </w:r>
      <w:r>
        <w:tab/>
      </w:r>
      <w:r>
        <w:t xml:space="preserve"> </w:t>
      </w:r>
      <w:proofErr w:type="spellStart"/>
      <w:r>
        <w:t>FeMIMO</w:t>
      </w:r>
      <w:proofErr w:type="spellEnd"/>
      <w:r>
        <w:t xml:space="preserve"> RRC corrections</w:t>
      </w:r>
      <w:r>
        <w:tab/>
        <w:t xml:space="preserve">Huawei, </w:t>
      </w:r>
      <w:proofErr w:type="spellStart"/>
      <w:r>
        <w:t>HiSilicon</w:t>
      </w:r>
      <w:proofErr w:type="spellEnd"/>
    </w:p>
    <w:p w14:paraId="5EC7CDDE" w14:textId="72E15524" w:rsidR="006E74DE" w:rsidRDefault="006E74DE" w:rsidP="00CE0424">
      <w:pPr>
        <w:pStyle w:val="BodyText"/>
      </w:pPr>
    </w:p>
    <w:p w14:paraId="25378C7E" w14:textId="77777777" w:rsidR="00B2286C" w:rsidRPr="00962B3F" w:rsidRDefault="00B2286C" w:rsidP="00B2286C">
      <w:pPr>
        <w:pStyle w:val="PL"/>
      </w:pPr>
      <w:r w:rsidRPr="00962B3F">
        <w:t xml:space="preserve">CodebookConfig ::=                                  </w:t>
      </w:r>
      <w:r w:rsidRPr="00962B3F">
        <w:rPr>
          <w:color w:val="993366"/>
        </w:rPr>
        <w:t>SEQUENCE</w:t>
      </w:r>
      <w:r w:rsidRPr="00962B3F">
        <w:t xml:space="preserve"> {</w:t>
      </w:r>
    </w:p>
    <w:p w14:paraId="5F157D76" w14:textId="77777777" w:rsidR="00B2286C" w:rsidRPr="00962B3F" w:rsidRDefault="00B2286C" w:rsidP="00B2286C">
      <w:pPr>
        <w:pStyle w:val="PL"/>
      </w:pPr>
      <w:r w:rsidRPr="00962B3F">
        <w:t xml:space="preserve">    codebookType                                        </w:t>
      </w:r>
      <w:r w:rsidRPr="00962B3F">
        <w:rPr>
          <w:color w:val="993366"/>
        </w:rPr>
        <w:t>CHOICE</w:t>
      </w:r>
      <w:r w:rsidRPr="00962B3F">
        <w:t xml:space="preserve"> {</w:t>
      </w:r>
    </w:p>
    <w:p w14:paraId="567B00D7" w14:textId="77777777" w:rsidR="00B2286C" w:rsidRPr="00962B3F" w:rsidRDefault="00B2286C" w:rsidP="00B2286C">
      <w:pPr>
        <w:pStyle w:val="PL"/>
      </w:pPr>
      <w:r w:rsidRPr="00962B3F">
        <w:lastRenderedPageBreak/>
        <w:t xml:space="preserve">        type1                                               </w:t>
      </w:r>
      <w:r w:rsidRPr="00962B3F">
        <w:rPr>
          <w:color w:val="993366"/>
        </w:rPr>
        <w:t>SEQUENCE</w:t>
      </w:r>
      <w:r w:rsidRPr="00962B3F">
        <w:t xml:space="preserve"> {</w:t>
      </w:r>
    </w:p>
    <w:p w14:paraId="47DC244D" w14:textId="77777777" w:rsidR="00B2286C" w:rsidRPr="00962B3F" w:rsidRDefault="00B2286C" w:rsidP="00B2286C">
      <w:pPr>
        <w:pStyle w:val="PL"/>
      </w:pPr>
      <w:r w:rsidRPr="00962B3F">
        <w:t xml:space="preserve">            subType                                             </w:t>
      </w:r>
      <w:r w:rsidRPr="00962B3F">
        <w:rPr>
          <w:color w:val="993366"/>
        </w:rPr>
        <w:t>CHOICE</w:t>
      </w:r>
      <w:r w:rsidRPr="00962B3F">
        <w:t xml:space="preserve"> {</w:t>
      </w:r>
    </w:p>
    <w:p w14:paraId="636982E6" w14:textId="77777777" w:rsidR="00B2286C" w:rsidRPr="00962B3F" w:rsidRDefault="00B2286C" w:rsidP="00B2286C">
      <w:pPr>
        <w:pStyle w:val="PL"/>
      </w:pPr>
      <w:r w:rsidRPr="00962B3F">
        <w:t xml:space="preserve">                typeI-SinglePanel                                   </w:t>
      </w:r>
      <w:r w:rsidRPr="00962B3F">
        <w:rPr>
          <w:color w:val="993366"/>
        </w:rPr>
        <w:t>SEQUENCE</w:t>
      </w:r>
      <w:r w:rsidRPr="00962B3F">
        <w:t xml:space="preserve"> {</w:t>
      </w:r>
    </w:p>
    <w:p w14:paraId="61CFA518" w14:textId="77777777" w:rsidR="00B2286C" w:rsidRPr="00962B3F" w:rsidRDefault="00B2286C" w:rsidP="00B2286C">
      <w:pPr>
        <w:pStyle w:val="PL"/>
      </w:pPr>
      <w:r w:rsidRPr="00962B3F">
        <w:t xml:space="preserve">                    nrOfAntennaPorts                                    </w:t>
      </w:r>
      <w:r w:rsidRPr="00962B3F">
        <w:rPr>
          <w:color w:val="993366"/>
        </w:rPr>
        <w:t>CHOICE</w:t>
      </w:r>
      <w:r w:rsidRPr="00962B3F">
        <w:t xml:space="preserve"> {</w:t>
      </w:r>
    </w:p>
    <w:p w14:paraId="75FD6700" w14:textId="77777777" w:rsidR="00B2286C" w:rsidRPr="00962B3F" w:rsidRDefault="00B2286C" w:rsidP="00B2286C">
      <w:pPr>
        <w:pStyle w:val="PL"/>
      </w:pPr>
      <w:r w:rsidRPr="00962B3F">
        <w:t xml:space="preserve">                        two                                                 </w:t>
      </w:r>
      <w:r w:rsidRPr="00962B3F">
        <w:rPr>
          <w:color w:val="993366"/>
        </w:rPr>
        <w:t>SEQUENCE</w:t>
      </w:r>
      <w:r w:rsidRPr="00962B3F">
        <w:t xml:space="preserve"> {</w:t>
      </w:r>
    </w:p>
    <w:p w14:paraId="156570AD" w14:textId="77777777" w:rsidR="00B2286C" w:rsidRPr="00962B3F" w:rsidRDefault="00B2286C" w:rsidP="00B2286C">
      <w:pPr>
        <w:pStyle w:val="PL"/>
      </w:pPr>
      <w:r w:rsidRPr="00962B3F">
        <w:t xml:space="preserve">                            twoTX-CodebookSubsetRestriction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6FA0521E" w14:textId="77777777" w:rsidR="00B2286C" w:rsidRPr="00962B3F" w:rsidRDefault="00B2286C" w:rsidP="00B2286C">
      <w:pPr>
        <w:pStyle w:val="PL"/>
      </w:pPr>
      <w:r w:rsidRPr="00962B3F">
        <w:t xml:space="preserve">                        },</w:t>
      </w:r>
    </w:p>
    <w:p w14:paraId="747B4EB8" w14:textId="77777777" w:rsidR="00B2286C" w:rsidRPr="00962B3F" w:rsidRDefault="00B2286C" w:rsidP="00B2286C">
      <w:pPr>
        <w:pStyle w:val="PL"/>
      </w:pPr>
      <w:r w:rsidRPr="00962B3F">
        <w:t xml:space="preserve">                        moreThanTwo                                         </w:t>
      </w:r>
      <w:r w:rsidRPr="00962B3F">
        <w:rPr>
          <w:color w:val="993366"/>
        </w:rPr>
        <w:t>SEQUENCE</w:t>
      </w:r>
      <w:r w:rsidRPr="00962B3F">
        <w:t xml:space="preserve"> {</w:t>
      </w:r>
    </w:p>
    <w:p w14:paraId="3987D291" w14:textId="77777777" w:rsidR="00B2286C" w:rsidRPr="00962B3F" w:rsidRDefault="00B2286C" w:rsidP="00B2286C">
      <w:pPr>
        <w:pStyle w:val="PL"/>
      </w:pPr>
      <w:r w:rsidRPr="00962B3F">
        <w:t xml:space="preserve">                            n1-n2                                               </w:t>
      </w:r>
      <w:r w:rsidRPr="00962B3F">
        <w:rPr>
          <w:color w:val="993366"/>
        </w:rPr>
        <w:t>CHOICE</w:t>
      </w:r>
      <w:r w:rsidRPr="00962B3F">
        <w:t xml:space="preserve"> {</w:t>
      </w:r>
    </w:p>
    <w:p w14:paraId="2AA5E9E8" w14:textId="77777777" w:rsidR="00B2286C" w:rsidRPr="00962B3F" w:rsidRDefault="00B2286C" w:rsidP="00B2286C">
      <w:pPr>
        <w:pStyle w:val="PL"/>
      </w:pPr>
      <w:r w:rsidRPr="00962B3F">
        <w:t xml:space="preserve">                                two-one-TypeI-SinglePanel-Restriction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3A0B2BF8" w14:textId="77777777" w:rsidR="00B2286C" w:rsidRPr="00962B3F" w:rsidRDefault="00B2286C" w:rsidP="00B2286C">
      <w:pPr>
        <w:pStyle w:val="PL"/>
      </w:pPr>
      <w:r w:rsidRPr="00962B3F">
        <w:t xml:space="preserve">                                two-two-TypeI-SinglePanel-Restriction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59A295E5" w14:textId="77777777" w:rsidR="00B2286C" w:rsidRPr="00962B3F" w:rsidRDefault="00B2286C" w:rsidP="00B2286C">
      <w:pPr>
        <w:pStyle w:val="PL"/>
      </w:pPr>
      <w:r w:rsidRPr="00962B3F">
        <w:t xml:space="preserve">                                four-one-TypeI-SinglePanel-Restriction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4D5D5300" w14:textId="77777777" w:rsidR="00B2286C" w:rsidRPr="00962B3F" w:rsidRDefault="00B2286C" w:rsidP="00B2286C">
      <w:pPr>
        <w:pStyle w:val="PL"/>
      </w:pPr>
      <w:r w:rsidRPr="00962B3F">
        <w:t xml:space="preserve">                                three-two-TypeI-SinglePanel-Restriction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1045F48E" w14:textId="77777777" w:rsidR="00B2286C" w:rsidRPr="00962B3F" w:rsidRDefault="00B2286C" w:rsidP="00B2286C">
      <w:pPr>
        <w:pStyle w:val="PL"/>
      </w:pPr>
      <w:r w:rsidRPr="00962B3F">
        <w:t xml:space="preserve">                                six-one-TypeI-SinglePanel-Restriction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66C39EFC" w14:textId="77777777" w:rsidR="00B2286C" w:rsidRPr="00962B3F" w:rsidRDefault="00B2286C" w:rsidP="00B2286C">
      <w:pPr>
        <w:pStyle w:val="PL"/>
      </w:pPr>
      <w:r w:rsidRPr="00962B3F">
        <w:t xml:space="preserve">                                four-two-TypeI-SinglePanel-Restriction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79B71A9C" w14:textId="77777777" w:rsidR="00B2286C" w:rsidRPr="00962B3F" w:rsidRDefault="00B2286C" w:rsidP="00B2286C">
      <w:pPr>
        <w:pStyle w:val="PL"/>
      </w:pPr>
      <w:r w:rsidRPr="00962B3F">
        <w:t xml:space="preserve">                                eight-one-TypeI-SinglePanel-Restriction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0084D68D" w14:textId="77777777" w:rsidR="00B2286C" w:rsidRPr="00962B3F" w:rsidRDefault="00B2286C" w:rsidP="00B2286C">
      <w:pPr>
        <w:pStyle w:val="PL"/>
      </w:pPr>
      <w:r w:rsidRPr="00962B3F">
        <w:t xml:space="preserve">                                four-three-TypeI-SinglePanel-Restriction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032786B7" w14:textId="77777777" w:rsidR="00B2286C" w:rsidRPr="00962B3F" w:rsidRDefault="00B2286C" w:rsidP="00B2286C">
      <w:pPr>
        <w:pStyle w:val="PL"/>
      </w:pPr>
      <w:r w:rsidRPr="00962B3F">
        <w:t xml:space="preserve">                                six-two-TypeI-SinglePanel-Restriction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1E67C365" w14:textId="77777777" w:rsidR="00B2286C" w:rsidRPr="00962B3F" w:rsidRDefault="00B2286C" w:rsidP="00B2286C">
      <w:pPr>
        <w:pStyle w:val="PL"/>
      </w:pPr>
      <w:r w:rsidRPr="00962B3F">
        <w:t xml:space="preserve">                                twelve-one-TypeI-SinglePanel-Restriction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0DBFBF6A" w14:textId="77777777" w:rsidR="00B2286C" w:rsidRPr="00962B3F" w:rsidRDefault="00B2286C" w:rsidP="00B2286C">
      <w:pPr>
        <w:pStyle w:val="PL"/>
      </w:pPr>
      <w:r w:rsidRPr="00962B3F">
        <w:t xml:space="preserve">                                four-four-TypeI-SinglePanel-Restriction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101EF5CD" w14:textId="77777777" w:rsidR="00B2286C" w:rsidRPr="00962B3F" w:rsidRDefault="00B2286C" w:rsidP="00B2286C">
      <w:pPr>
        <w:pStyle w:val="PL"/>
      </w:pPr>
      <w:r w:rsidRPr="00962B3F">
        <w:t xml:space="preserve">                                eight-two-TypeI-SinglePanel-Restriction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0EC882B8" w14:textId="77777777" w:rsidR="00B2286C" w:rsidRPr="00962B3F" w:rsidRDefault="00B2286C" w:rsidP="00B2286C">
      <w:pPr>
        <w:pStyle w:val="PL"/>
      </w:pPr>
      <w:r w:rsidRPr="00962B3F">
        <w:t xml:space="preserve">                                sixteen-one-TypeI-SinglePanel-Restriction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3D4B8261" w14:textId="77777777" w:rsidR="00B2286C" w:rsidRPr="00962B3F" w:rsidRDefault="00B2286C" w:rsidP="00B2286C">
      <w:pPr>
        <w:pStyle w:val="PL"/>
      </w:pPr>
      <w:r w:rsidRPr="00962B3F">
        <w:t xml:space="preserve">                            },</w:t>
      </w:r>
    </w:p>
    <w:p w14:paraId="14D5A7E8" w14:textId="77777777" w:rsidR="00B2286C" w:rsidRPr="00962B3F" w:rsidRDefault="00B2286C" w:rsidP="00B2286C">
      <w:pPr>
        <w:pStyle w:val="PL"/>
        <w:rPr>
          <w:color w:val="808080"/>
        </w:rPr>
      </w:pPr>
      <w:r w:rsidRPr="00962B3F">
        <w:t xml:space="preserve">                            typeI-SinglePanel-codebookSubsetRestriction-i2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 xml:space="preserve">    </w:t>
      </w:r>
      <w:r w:rsidRPr="00962B3F">
        <w:rPr>
          <w:color w:val="808080"/>
        </w:rPr>
        <w:t>-- Need R</w:t>
      </w:r>
    </w:p>
    <w:p w14:paraId="63973736" w14:textId="77777777" w:rsidR="00B2286C" w:rsidRPr="00962B3F" w:rsidRDefault="00B2286C" w:rsidP="00B2286C">
      <w:pPr>
        <w:pStyle w:val="PL"/>
      </w:pPr>
      <w:r w:rsidRPr="00962B3F">
        <w:t xml:space="preserve">                        }</w:t>
      </w:r>
    </w:p>
    <w:p w14:paraId="3B2DFAD8" w14:textId="77777777" w:rsidR="00B2286C" w:rsidRPr="00962B3F" w:rsidRDefault="00B2286C" w:rsidP="00B2286C">
      <w:pPr>
        <w:pStyle w:val="PL"/>
      </w:pPr>
      <w:r w:rsidRPr="00962B3F">
        <w:t xml:space="preserve">                    },</w:t>
      </w:r>
    </w:p>
    <w:p w14:paraId="6DFCFD58" w14:textId="77777777" w:rsidR="00B2286C" w:rsidRPr="00962B3F" w:rsidRDefault="00B2286C" w:rsidP="00B2286C">
      <w:pPr>
        <w:pStyle w:val="PL"/>
      </w:pPr>
      <w:r w:rsidRPr="00962B3F">
        <w:t xml:space="preserve">                    typeI-SinglePanel-ri-Restriction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1D9000BF" w14:textId="77777777" w:rsidR="00B2286C" w:rsidRPr="00962B3F" w:rsidRDefault="00B2286C" w:rsidP="00B2286C">
      <w:pPr>
        <w:pStyle w:val="PL"/>
      </w:pPr>
      <w:r w:rsidRPr="00962B3F">
        <w:t xml:space="preserve">                },</w:t>
      </w:r>
    </w:p>
    <w:p w14:paraId="387968E4" w14:textId="77777777" w:rsidR="00B2286C" w:rsidRPr="00962B3F" w:rsidRDefault="00B2286C" w:rsidP="00B2286C">
      <w:pPr>
        <w:pStyle w:val="PL"/>
      </w:pPr>
      <w:r w:rsidRPr="00962B3F">
        <w:t xml:space="preserve">                typeI-MultiPanel                                    </w:t>
      </w:r>
      <w:r w:rsidRPr="00962B3F">
        <w:rPr>
          <w:color w:val="993366"/>
        </w:rPr>
        <w:t>SEQUENCE</w:t>
      </w:r>
      <w:r w:rsidRPr="00962B3F">
        <w:t xml:space="preserve"> {</w:t>
      </w:r>
    </w:p>
    <w:p w14:paraId="24B9D3F0" w14:textId="77777777" w:rsidR="00B2286C" w:rsidRPr="00962B3F" w:rsidRDefault="00B2286C" w:rsidP="00B2286C">
      <w:pPr>
        <w:pStyle w:val="PL"/>
      </w:pPr>
      <w:r w:rsidRPr="00962B3F">
        <w:t xml:space="preserve">                    ng-n1-n2                                                </w:t>
      </w:r>
      <w:r w:rsidRPr="00962B3F">
        <w:rPr>
          <w:color w:val="993366"/>
        </w:rPr>
        <w:t>CHOICE</w:t>
      </w:r>
      <w:r w:rsidRPr="00962B3F">
        <w:t xml:space="preserve"> {</w:t>
      </w:r>
    </w:p>
    <w:p w14:paraId="08046141" w14:textId="77777777" w:rsidR="00B2286C" w:rsidRPr="00962B3F" w:rsidRDefault="00B2286C" w:rsidP="00B2286C">
      <w:pPr>
        <w:pStyle w:val="PL"/>
      </w:pPr>
      <w:r w:rsidRPr="00962B3F">
        <w:t xml:space="preserve">                        two-two-one-TypeI-MultiPanel-Restriction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2B139D88" w14:textId="77777777" w:rsidR="00B2286C" w:rsidRPr="00962B3F" w:rsidRDefault="00B2286C" w:rsidP="00B2286C">
      <w:pPr>
        <w:pStyle w:val="PL"/>
      </w:pPr>
      <w:r w:rsidRPr="00962B3F">
        <w:t xml:space="preserve">                        two-four-one-TypeI-MultiPanel-Restriction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2A8F369C" w14:textId="77777777" w:rsidR="00B2286C" w:rsidRPr="00962B3F" w:rsidRDefault="00B2286C" w:rsidP="00B2286C">
      <w:pPr>
        <w:pStyle w:val="PL"/>
      </w:pPr>
      <w:r w:rsidRPr="00962B3F">
        <w:t xml:space="preserve">                        four-two-one-TypeI-MultiPanel-Restriction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532ECE18" w14:textId="77777777" w:rsidR="00B2286C" w:rsidRPr="00962B3F" w:rsidRDefault="00B2286C" w:rsidP="00B2286C">
      <w:pPr>
        <w:pStyle w:val="PL"/>
      </w:pPr>
      <w:r w:rsidRPr="00962B3F">
        <w:t xml:space="preserve">                        two-two-two-TypeI-MultiPanel-Restriction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45A55D3D" w14:textId="77777777" w:rsidR="00B2286C" w:rsidRPr="00962B3F" w:rsidRDefault="00B2286C" w:rsidP="00B2286C">
      <w:pPr>
        <w:pStyle w:val="PL"/>
      </w:pPr>
      <w:r w:rsidRPr="00962B3F">
        <w:t xml:space="preserve">                        two-eight-one-TypeI-MultiPanel-Restriction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73F6C3ED" w14:textId="77777777" w:rsidR="00B2286C" w:rsidRPr="00962B3F" w:rsidRDefault="00B2286C" w:rsidP="00B2286C">
      <w:pPr>
        <w:pStyle w:val="PL"/>
      </w:pPr>
      <w:r w:rsidRPr="00962B3F">
        <w:t xml:space="preserve">                        four-four-one-TypeI-MultiPanel-Restriction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5CC741F9" w14:textId="77777777" w:rsidR="00B2286C" w:rsidRPr="00962B3F" w:rsidRDefault="00B2286C" w:rsidP="00B2286C">
      <w:pPr>
        <w:pStyle w:val="PL"/>
      </w:pPr>
      <w:r w:rsidRPr="00962B3F">
        <w:t xml:space="preserve">                        two-four-two-TypeI-MultiPanel-Restriction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633AD66E" w14:textId="77777777" w:rsidR="00B2286C" w:rsidRPr="00962B3F" w:rsidRDefault="00B2286C" w:rsidP="00B2286C">
      <w:pPr>
        <w:pStyle w:val="PL"/>
      </w:pPr>
      <w:r w:rsidRPr="00962B3F">
        <w:t xml:space="preserve">                        four-two-two-TypeI-MultiPanel-Restriction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63412628" w14:textId="77777777" w:rsidR="00B2286C" w:rsidRPr="00962B3F" w:rsidRDefault="00B2286C" w:rsidP="00B2286C">
      <w:pPr>
        <w:pStyle w:val="PL"/>
      </w:pPr>
      <w:r w:rsidRPr="00962B3F">
        <w:t xml:space="preserve">                    },</w:t>
      </w:r>
    </w:p>
    <w:p w14:paraId="5561B175" w14:textId="77777777" w:rsidR="00B2286C" w:rsidRPr="00962B3F" w:rsidRDefault="00B2286C" w:rsidP="00B2286C">
      <w:pPr>
        <w:pStyle w:val="PL"/>
      </w:pPr>
      <w:r w:rsidRPr="00962B3F">
        <w:t xml:space="preserve">                    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1FE1C90C" w14:textId="77777777" w:rsidR="00B2286C" w:rsidRPr="00962B3F" w:rsidRDefault="00B2286C" w:rsidP="00B2286C">
      <w:pPr>
        <w:pStyle w:val="PL"/>
      </w:pPr>
      <w:r w:rsidRPr="00962B3F">
        <w:t xml:space="preserve">                }</w:t>
      </w:r>
    </w:p>
    <w:p w14:paraId="33EA8848" w14:textId="77777777" w:rsidR="00B2286C" w:rsidRPr="00962B3F" w:rsidRDefault="00B2286C" w:rsidP="00B2286C">
      <w:pPr>
        <w:pStyle w:val="PL"/>
      </w:pPr>
      <w:r w:rsidRPr="00962B3F">
        <w:t xml:space="preserve">            },</w:t>
      </w:r>
    </w:p>
    <w:p w14:paraId="477B1177" w14:textId="77777777" w:rsidR="00B2286C" w:rsidRPr="00962B3F" w:rsidRDefault="00B2286C" w:rsidP="00B2286C">
      <w:pPr>
        <w:pStyle w:val="PL"/>
      </w:pPr>
      <w:r w:rsidRPr="00962B3F">
        <w:t xml:space="preserve">            </w:t>
      </w:r>
      <w:r w:rsidRPr="00051843">
        <w:rPr>
          <w:highlight w:val="yellow"/>
        </w:rPr>
        <w:t xml:space="preserve">codebookMode                                        </w:t>
      </w:r>
      <w:r w:rsidRPr="00051843">
        <w:rPr>
          <w:color w:val="993366"/>
          <w:highlight w:val="yellow"/>
        </w:rPr>
        <w:t>INTEGER</w:t>
      </w:r>
      <w:r w:rsidRPr="00051843">
        <w:rPr>
          <w:highlight w:val="yellow"/>
        </w:rPr>
        <w:t xml:space="preserve"> (1..2)</w:t>
      </w:r>
    </w:p>
    <w:p w14:paraId="5759DDDE" w14:textId="77777777" w:rsidR="00B2286C" w:rsidRPr="00962B3F" w:rsidRDefault="00B2286C" w:rsidP="00B2286C">
      <w:pPr>
        <w:pStyle w:val="PL"/>
      </w:pPr>
    </w:p>
    <w:p w14:paraId="2DA16D1C" w14:textId="77777777" w:rsidR="00B2286C" w:rsidRPr="00962B3F" w:rsidRDefault="00B2286C" w:rsidP="00B2286C">
      <w:pPr>
        <w:pStyle w:val="PL"/>
      </w:pPr>
      <w:r w:rsidRPr="00962B3F">
        <w:t xml:space="preserve">        },</w:t>
      </w:r>
    </w:p>
    <w:p w14:paraId="24E38E62" w14:textId="77777777" w:rsidR="00B2286C" w:rsidRPr="00962B3F" w:rsidRDefault="00B2286C" w:rsidP="00B2286C">
      <w:pPr>
        <w:pStyle w:val="PL"/>
      </w:pPr>
      <w:r w:rsidRPr="00962B3F">
        <w:t xml:space="preserve">        type2                                   </w:t>
      </w:r>
      <w:r w:rsidRPr="00962B3F">
        <w:rPr>
          <w:color w:val="993366"/>
        </w:rPr>
        <w:t>SEQUENCE</w:t>
      </w:r>
      <w:r w:rsidRPr="00962B3F">
        <w:t xml:space="preserve"> {</w:t>
      </w:r>
    </w:p>
    <w:p w14:paraId="48DA1CD1" w14:textId="77777777" w:rsidR="00B2286C" w:rsidRPr="00962B3F" w:rsidRDefault="00B2286C" w:rsidP="00B2286C">
      <w:pPr>
        <w:pStyle w:val="PL"/>
      </w:pPr>
      <w:r w:rsidRPr="00962B3F">
        <w:t xml:space="preserve">            subType                                 </w:t>
      </w:r>
      <w:r w:rsidRPr="00962B3F">
        <w:rPr>
          <w:color w:val="993366"/>
        </w:rPr>
        <w:t>CHOICE</w:t>
      </w:r>
      <w:r w:rsidRPr="00962B3F">
        <w:t xml:space="preserve"> {</w:t>
      </w:r>
    </w:p>
    <w:p w14:paraId="7290683F" w14:textId="77777777" w:rsidR="00B2286C" w:rsidRPr="00962B3F" w:rsidRDefault="00B2286C" w:rsidP="00B2286C">
      <w:pPr>
        <w:pStyle w:val="PL"/>
      </w:pPr>
      <w:r w:rsidRPr="00962B3F">
        <w:t xml:space="preserve">                typeII                                  </w:t>
      </w:r>
      <w:r w:rsidRPr="00962B3F">
        <w:rPr>
          <w:color w:val="993366"/>
        </w:rPr>
        <w:t>SEQUENCE</w:t>
      </w:r>
      <w:r w:rsidRPr="00962B3F">
        <w:t xml:space="preserve"> {</w:t>
      </w:r>
    </w:p>
    <w:p w14:paraId="28FC2F6D" w14:textId="77777777" w:rsidR="00B2286C" w:rsidRPr="00962B3F" w:rsidRDefault="00B2286C" w:rsidP="00B2286C">
      <w:pPr>
        <w:pStyle w:val="PL"/>
      </w:pPr>
      <w:r w:rsidRPr="00962B3F">
        <w:t xml:space="preserve">                    n1-n2-codebookSubsetRestriction         </w:t>
      </w:r>
      <w:r w:rsidRPr="00962B3F">
        <w:rPr>
          <w:color w:val="993366"/>
        </w:rPr>
        <w:t>CHOICE</w:t>
      </w:r>
      <w:r w:rsidRPr="00962B3F">
        <w:t xml:space="preserve"> {</w:t>
      </w:r>
    </w:p>
    <w:p w14:paraId="6DB429DC" w14:textId="77777777" w:rsidR="00B2286C" w:rsidRPr="00962B3F" w:rsidRDefault="00B2286C" w:rsidP="00B2286C">
      <w:pPr>
        <w:pStyle w:val="PL"/>
      </w:pPr>
      <w:r w:rsidRPr="00962B3F">
        <w:t xml:space="preserve">                        two-one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33B6BEC8" w14:textId="77777777" w:rsidR="00B2286C" w:rsidRPr="00962B3F" w:rsidRDefault="00B2286C" w:rsidP="00B2286C">
      <w:pPr>
        <w:pStyle w:val="PL"/>
      </w:pPr>
      <w:r w:rsidRPr="00962B3F">
        <w:t xml:space="preserve">                        two-two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(43)),</w:t>
      </w:r>
    </w:p>
    <w:p w14:paraId="04C1BAD4" w14:textId="77777777" w:rsidR="00B2286C" w:rsidRPr="00962B3F" w:rsidRDefault="00B2286C" w:rsidP="00B2286C">
      <w:pPr>
        <w:pStyle w:val="PL"/>
      </w:pPr>
      <w:r w:rsidRPr="00962B3F">
        <w:t xml:space="preserve">                        four-one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17290506" w14:textId="77777777" w:rsidR="00B2286C" w:rsidRPr="00962B3F" w:rsidRDefault="00B2286C" w:rsidP="00B2286C">
      <w:pPr>
        <w:pStyle w:val="PL"/>
      </w:pPr>
      <w:r w:rsidRPr="00962B3F">
        <w:t xml:space="preserve">                        three-two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(59)),</w:t>
      </w:r>
    </w:p>
    <w:p w14:paraId="1BB27EE3" w14:textId="77777777" w:rsidR="00B2286C" w:rsidRPr="00962B3F" w:rsidRDefault="00B2286C" w:rsidP="00B2286C">
      <w:pPr>
        <w:pStyle w:val="PL"/>
      </w:pPr>
      <w:r w:rsidRPr="00962B3F">
        <w:lastRenderedPageBreak/>
        <w:t xml:space="preserve">                        six-one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29BA9DC9" w14:textId="77777777" w:rsidR="00B2286C" w:rsidRPr="00962B3F" w:rsidRDefault="00B2286C" w:rsidP="00B2286C">
      <w:pPr>
        <w:pStyle w:val="PL"/>
      </w:pPr>
      <w:r w:rsidRPr="00962B3F">
        <w:t xml:space="preserve">                        four-two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(75)),</w:t>
      </w:r>
    </w:p>
    <w:p w14:paraId="77440142" w14:textId="77777777" w:rsidR="00B2286C" w:rsidRPr="00962B3F" w:rsidRDefault="00B2286C" w:rsidP="00B2286C">
      <w:pPr>
        <w:pStyle w:val="PL"/>
      </w:pPr>
      <w:r w:rsidRPr="00962B3F">
        <w:t xml:space="preserve">                        eight-one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06F127A2" w14:textId="77777777" w:rsidR="00B2286C" w:rsidRPr="00962B3F" w:rsidRDefault="00B2286C" w:rsidP="00B2286C">
      <w:pPr>
        <w:pStyle w:val="PL"/>
      </w:pPr>
      <w:r w:rsidRPr="00962B3F">
        <w:t xml:space="preserve">                        four-three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6C8A1FA1" w14:textId="77777777" w:rsidR="00B2286C" w:rsidRPr="00962B3F" w:rsidRDefault="00B2286C" w:rsidP="00B2286C">
      <w:pPr>
        <w:pStyle w:val="PL"/>
      </w:pPr>
      <w:r w:rsidRPr="00962B3F">
        <w:t xml:space="preserve">                        six-two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09EC6305" w14:textId="77777777" w:rsidR="00B2286C" w:rsidRPr="00962B3F" w:rsidRDefault="00B2286C" w:rsidP="00B2286C">
      <w:pPr>
        <w:pStyle w:val="PL"/>
      </w:pPr>
      <w:r w:rsidRPr="00962B3F">
        <w:t xml:space="preserve">                        twelve-one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4C9F7049" w14:textId="77777777" w:rsidR="00B2286C" w:rsidRPr="00962B3F" w:rsidRDefault="00B2286C" w:rsidP="00B2286C">
      <w:pPr>
        <w:pStyle w:val="PL"/>
      </w:pPr>
      <w:r w:rsidRPr="00962B3F">
        <w:t xml:space="preserve">                        four-four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1BA38693" w14:textId="77777777" w:rsidR="00B2286C" w:rsidRPr="00962B3F" w:rsidRDefault="00B2286C" w:rsidP="00B2286C">
      <w:pPr>
        <w:pStyle w:val="PL"/>
      </w:pPr>
      <w:r w:rsidRPr="00962B3F">
        <w:t xml:space="preserve">                        eight-two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6B6E7803" w14:textId="77777777" w:rsidR="00B2286C" w:rsidRPr="00962B3F" w:rsidRDefault="00B2286C" w:rsidP="00B2286C">
      <w:pPr>
        <w:pStyle w:val="PL"/>
      </w:pPr>
      <w:r w:rsidRPr="00962B3F">
        <w:t xml:space="preserve">                        sixteen-one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07FEF74A" w14:textId="77777777" w:rsidR="00B2286C" w:rsidRPr="00962B3F" w:rsidRDefault="00B2286C" w:rsidP="00B2286C">
      <w:pPr>
        <w:pStyle w:val="PL"/>
      </w:pPr>
      <w:r w:rsidRPr="00962B3F">
        <w:t xml:space="preserve">                    },</w:t>
      </w:r>
    </w:p>
    <w:p w14:paraId="5B619072" w14:textId="77777777" w:rsidR="00B2286C" w:rsidRPr="00962B3F" w:rsidRDefault="00B2286C" w:rsidP="00B2286C">
      <w:pPr>
        <w:pStyle w:val="PL"/>
      </w:pPr>
      <w:r w:rsidRPr="00962B3F">
        <w:t xml:space="preserve">                    typeII-RI-Restriction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48EF58F4" w14:textId="77777777" w:rsidR="00B2286C" w:rsidRPr="00962B3F" w:rsidRDefault="00B2286C" w:rsidP="00B2286C">
      <w:pPr>
        <w:pStyle w:val="PL"/>
      </w:pPr>
      <w:r w:rsidRPr="00962B3F">
        <w:t xml:space="preserve">                },</w:t>
      </w:r>
    </w:p>
    <w:p w14:paraId="213465EE" w14:textId="77777777" w:rsidR="00B2286C" w:rsidRPr="00962B3F" w:rsidRDefault="00B2286C" w:rsidP="00B2286C">
      <w:pPr>
        <w:pStyle w:val="PL"/>
      </w:pPr>
      <w:r w:rsidRPr="00962B3F">
        <w:t xml:space="preserve">                typeII-PortSelection                    </w:t>
      </w:r>
      <w:r w:rsidRPr="00962B3F">
        <w:rPr>
          <w:color w:val="993366"/>
        </w:rPr>
        <w:t>SEQUENCE</w:t>
      </w:r>
      <w:r w:rsidRPr="00962B3F">
        <w:t xml:space="preserve"> {</w:t>
      </w:r>
    </w:p>
    <w:p w14:paraId="72371467" w14:textId="77777777" w:rsidR="00B2286C" w:rsidRPr="00962B3F" w:rsidRDefault="00B2286C" w:rsidP="00B2286C">
      <w:pPr>
        <w:pStyle w:val="PL"/>
        <w:rPr>
          <w:color w:val="808080"/>
        </w:rPr>
      </w:pPr>
      <w:r w:rsidRPr="00962B3F">
        <w:t xml:space="preserve">                    portSelectionSamplingSize               </w:t>
      </w:r>
      <w:r w:rsidRPr="00962B3F">
        <w:rPr>
          <w:color w:val="993366"/>
        </w:rPr>
        <w:t>ENUMERATED</w:t>
      </w:r>
      <w:r w:rsidRPr="00962B3F">
        <w:t xml:space="preserve"> {n1, n2, n3, n4}                   </w:t>
      </w:r>
      <w:r w:rsidRPr="00962B3F">
        <w:rPr>
          <w:color w:val="993366"/>
        </w:rPr>
        <w:t>OPTIONAL</w:t>
      </w:r>
      <w:r w:rsidRPr="00962B3F">
        <w:t xml:space="preserve">,       </w:t>
      </w:r>
      <w:r w:rsidRPr="00962B3F">
        <w:rPr>
          <w:color w:val="808080"/>
        </w:rPr>
        <w:t>-- Need R</w:t>
      </w:r>
    </w:p>
    <w:p w14:paraId="4616B56B" w14:textId="77777777" w:rsidR="00B2286C" w:rsidRPr="00962B3F" w:rsidRDefault="00B2286C" w:rsidP="00B2286C">
      <w:pPr>
        <w:pStyle w:val="PL"/>
      </w:pPr>
      <w:r w:rsidRPr="00962B3F">
        <w:t xml:space="preserve">                    typeII-PortSelectionRI-Restriction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703AA967" w14:textId="77777777" w:rsidR="00B2286C" w:rsidRPr="00962B3F" w:rsidRDefault="00B2286C" w:rsidP="00B2286C">
      <w:pPr>
        <w:pStyle w:val="PL"/>
      </w:pPr>
      <w:r w:rsidRPr="00962B3F">
        <w:t xml:space="preserve">                }</w:t>
      </w:r>
    </w:p>
    <w:p w14:paraId="1581C4F7" w14:textId="77777777" w:rsidR="00B2286C" w:rsidRPr="00962B3F" w:rsidRDefault="00B2286C" w:rsidP="00B2286C">
      <w:pPr>
        <w:pStyle w:val="PL"/>
      </w:pPr>
      <w:r w:rsidRPr="00962B3F">
        <w:t xml:space="preserve">            },</w:t>
      </w:r>
    </w:p>
    <w:p w14:paraId="2E6DE49D" w14:textId="77777777" w:rsidR="00B2286C" w:rsidRPr="00962B3F" w:rsidRDefault="00B2286C" w:rsidP="00B2286C">
      <w:pPr>
        <w:pStyle w:val="PL"/>
      </w:pPr>
      <w:r w:rsidRPr="00962B3F">
        <w:t xml:space="preserve">            phaseAlphabetSize                       </w:t>
      </w:r>
      <w:r w:rsidRPr="00962B3F">
        <w:rPr>
          <w:color w:val="993366"/>
        </w:rPr>
        <w:t>ENUMERATED</w:t>
      </w:r>
      <w:r w:rsidRPr="00962B3F">
        <w:t xml:space="preserve"> {n4, n8},</w:t>
      </w:r>
    </w:p>
    <w:p w14:paraId="48E82D4E" w14:textId="77777777" w:rsidR="00B2286C" w:rsidRPr="00962B3F" w:rsidRDefault="00B2286C" w:rsidP="00B2286C">
      <w:pPr>
        <w:pStyle w:val="PL"/>
      </w:pPr>
      <w:r w:rsidRPr="00962B3F">
        <w:t xml:space="preserve">            subbandAmplitude                        </w:t>
      </w:r>
      <w:r w:rsidRPr="00962B3F">
        <w:rPr>
          <w:color w:val="993366"/>
        </w:rPr>
        <w:t>BOOLEAN</w:t>
      </w:r>
      <w:r w:rsidRPr="00962B3F">
        <w:t>,</w:t>
      </w:r>
    </w:p>
    <w:p w14:paraId="0E1EF41D" w14:textId="77777777" w:rsidR="00B2286C" w:rsidRPr="00962B3F" w:rsidRDefault="00B2286C" w:rsidP="00B2286C">
      <w:pPr>
        <w:pStyle w:val="PL"/>
      </w:pPr>
      <w:r w:rsidRPr="00962B3F">
        <w:t xml:space="preserve">            numberOfBeams                           </w:t>
      </w:r>
      <w:r w:rsidRPr="00962B3F">
        <w:rPr>
          <w:color w:val="993366"/>
        </w:rPr>
        <w:t>ENUMERATED</w:t>
      </w:r>
      <w:r w:rsidRPr="00962B3F">
        <w:t xml:space="preserve"> {two, three, four}</w:t>
      </w:r>
    </w:p>
    <w:p w14:paraId="5487A9CA" w14:textId="77777777" w:rsidR="00B2286C" w:rsidRPr="00962B3F" w:rsidRDefault="00B2286C" w:rsidP="00B2286C">
      <w:pPr>
        <w:pStyle w:val="PL"/>
      </w:pPr>
      <w:r w:rsidRPr="00962B3F">
        <w:t xml:space="preserve">        }</w:t>
      </w:r>
    </w:p>
    <w:p w14:paraId="73899F7E" w14:textId="77777777" w:rsidR="00B2286C" w:rsidRPr="00962B3F" w:rsidRDefault="00B2286C" w:rsidP="00B2286C">
      <w:pPr>
        <w:pStyle w:val="PL"/>
      </w:pPr>
      <w:r w:rsidRPr="00962B3F">
        <w:t xml:space="preserve">    }</w:t>
      </w:r>
    </w:p>
    <w:p w14:paraId="01B8A14F" w14:textId="77777777" w:rsidR="00B2286C" w:rsidRPr="00962B3F" w:rsidRDefault="00B2286C" w:rsidP="00B2286C">
      <w:pPr>
        <w:pStyle w:val="PL"/>
      </w:pPr>
      <w:r w:rsidRPr="00962B3F">
        <w:t>}</w:t>
      </w:r>
    </w:p>
    <w:p w14:paraId="231102FB" w14:textId="77777777" w:rsidR="00B2286C" w:rsidRPr="00962B3F" w:rsidRDefault="00B2286C" w:rsidP="00B2286C">
      <w:pPr>
        <w:pStyle w:val="PL"/>
      </w:pPr>
    </w:p>
    <w:p w14:paraId="5EAC2243" w14:textId="77777777" w:rsidR="00B2286C" w:rsidRPr="00962B3F" w:rsidRDefault="00B2286C" w:rsidP="00B2286C">
      <w:pPr>
        <w:pStyle w:val="PL"/>
      </w:pPr>
      <w:r w:rsidRPr="00962B3F">
        <w:t xml:space="preserve">CodebookConfig-r16  ::=                </w:t>
      </w:r>
      <w:r w:rsidRPr="00962B3F">
        <w:rPr>
          <w:color w:val="993366"/>
        </w:rPr>
        <w:t>SEQUENCE</w:t>
      </w:r>
      <w:r w:rsidRPr="00962B3F">
        <w:t xml:space="preserve">  {</w:t>
      </w:r>
    </w:p>
    <w:p w14:paraId="0CAB5556" w14:textId="77777777" w:rsidR="00B2286C" w:rsidRPr="00962B3F" w:rsidRDefault="00B2286C" w:rsidP="00B2286C">
      <w:pPr>
        <w:pStyle w:val="PL"/>
      </w:pPr>
      <w:r w:rsidRPr="00962B3F">
        <w:t xml:space="preserve">    codebookType                           </w:t>
      </w:r>
      <w:r w:rsidRPr="00962B3F">
        <w:rPr>
          <w:color w:val="993366"/>
        </w:rPr>
        <w:t>CHOICE</w:t>
      </w:r>
      <w:r w:rsidRPr="00962B3F">
        <w:t xml:space="preserve"> {</w:t>
      </w:r>
    </w:p>
    <w:p w14:paraId="23F5746C" w14:textId="77777777" w:rsidR="00B2286C" w:rsidRPr="00962B3F" w:rsidRDefault="00B2286C" w:rsidP="00B2286C">
      <w:pPr>
        <w:pStyle w:val="PL"/>
      </w:pPr>
      <w:r w:rsidRPr="00962B3F">
        <w:t xml:space="preserve">        type2                                  </w:t>
      </w:r>
      <w:r w:rsidRPr="00962B3F">
        <w:rPr>
          <w:color w:val="993366"/>
        </w:rPr>
        <w:t>SEQUENCE</w:t>
      </w:r>
      <w:r w:rsidRPr="00962B3F">
        <w:t xml:space="preserve"> {</w:t>
      </w:r>
    </w:p>
    <w:p w14:paraId="1A802535" w14:textId="77777777" w:rsidR="00B2286C" w:rsidRPr="00962B3F" w:rsidRDefault="00B2286C" w:rsidP="00B2286C">
      <w:pPr>
        <w:pStyle w:val="PL"/>
      </w:pPr>
      <w:r w:rsidRPr="00962B3F">
        <w:t xml:space="preserve">            subType                                </w:t>
      </w:r>
      <w:r w:rsidRPr="00962B3F">
        <w:rPr>
          <w:color w:val="993366"/>
        </w:rPr>
        <w:t>CHOICE</w:t>
      </w:r>
      <w:r w:rsidRPr="00962B3F">
        <w:t xml:space="preserve"> {</w:t>
      </w:r>
    </w:p>
    <w:p w14:paraId="41203127" w14:textId="77777777" w:rsidR="00B2286C" w:rsidRPr="00962B3F" w:rsidRDefault="00B2286C" w:rsidP="00B2286C">
      <w:pPr>
        <w:pStyle w:val="PL"/>
      </w:pPr>
      <w:r w:rsidRPr="00962B3F">
        <w:t xml:space="preserve">                typeII-r16                             </w:t>
      </w:r>
      <w:r w:rsidRPr="00962B3F">
        <w:rPr>
          <w:color w:val="993366"/>
        </w:rPr>
        <w:t>SEQUENCE</w:t>
      </w:r>
      <w:r w:rsidRPr="00962B3F">
        <w:t xml:space="preserve">  {</w:t>
      </w:r>
    </w:p>
    <w:p w14:paraId="0B0A8947" w14:textId="77777777" w:rsidR="00B2286C" w:rsidRPr="00962B3F" w:rsidRDefault="00B2286C" w:rsidP="00B2286C">
      <w:pPr>
        <w:pStyle w:val="PL"/>
      </w:pPr>
      <w:r w:rsidRPr="00962B3F">
        <w:t xml:space="preserve">                    n1-n2-codebookSubsetRestriction-r16    </w:t>
      </w:r>
      <w:r w:rsidRPr="00962B3F">
        <w:rPr>
          <w:color w:val="993366"/>
        </w:rPr>
        <w:t>CHOICE</w:t>
      </w:r>
      <w:r w:rsidRPr="00962B3F">
        <w:t xml:space="preserve"> {</w:t>
      </w:r>
    </w:p>
    <w:p w14:paraId="2E410FAF" w14:textId="77777777" w:rsidR="00B2286C" w:rsidRPr="00962B3F" w:rsidRDefault="00B2286C" w:rsidP="00B2286C">
      <w:pPr>
        <w:pStyle w:val="PL"/>
      </w:pPr>
      <w:r w:rsidRPr="00962B3F">
        <w:t xml:space="preserve">                        two-one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11036A78" w14:textId="77777777" w:rsidR="00B2286C" w:rsidRPr="00962B3F" w:rsidRDefault="00B2286C" w:rsidP="00B2286C">
      <w:pPr>
        <w:pStyle w:val="PL"/>
      </w:pPr>
      <w:r w:rsidRPr="00962B3F">
        <w:t xml:space="preserve">                        two-two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(43)),</w:t>
      </w:r>
    </w:p>
    <w:p w14:paraId="4B18326B" w14:textId="77777777" w:rsidR="00B2286C" w:rsidRPr="00962B3F" w:rsidRDefault="00B2286C" w:rsidP="00B2286C">
      <w:pPr>
        <w:pStyle w:val="PL"/>
      </w:pPr>
      <w:r w:rsidRPr="00962B3F">
        <w:t xml:space="preserve">                        four-one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7A530EE1" w14:textId="77777777" w:rsidR="00B2286C" w:rsidRPr="00962B3F" w:rsidRDefault="00B2286C" w:rsidP="00B2286C">
      <w:pPr>
        <w:pStyle w:val="PL"/>
      </w:pPr>
      <w:r w:rsidRPr="00962B3F">
        <w:t xml:space="preserve">                        three-two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(59)),</w:t>
      </w:r>
    </w:p>
    <w:p w14:paraId="5F6ED009" w14:textId="77777777" w:rsidR="00B2286C" w:rsidRPr="00962B3F" w:rsidRDefault="00B2286C" w:rsidP="00B2286C">
      <w:pPr>
        <w:pStyle w:val="PL"/>
      </w:pPr>
      <w:r w:rsidRPr="00962B3F">
        <w:t xml:space="preserve">                        six-one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392FE4AD" w14:textId="77777777" w:rsidR="00B2286C" w:rsidRPr="00962B3F" w:rsidRDefault="00B2286C" w:rsidP="00B2286C">
      <w:pPr>
        <w:pStyle w:val="PL"/>
      </w:pPr>
      <w:r w:rsidRPr="00962B3F">
        <w:t xml:space="preserve">                        four-two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(75)),</w:t>
      </w:r>
    </w:p>
    <w:p w14:paraId="7D64A0E7" w14:textId="77777777" w:rsidR="00B2286C" w:rsidRPr="00962B3F" w:rsidRDefault="00B2286C" w:rsidP="00B2286C">
      <w:pPr>
        <w:pStyle w:val="PL"/>
      </w:pPr>
      <w:r w:rsidRPr="00962B3F">
        <w:t xml:space="preserve">                        eight-one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87DB8E1" w14:textId="77777777" w:rsidR="00B2286C" w:rsidRPr="00962B3F" w:rsidRDefault="00B2286C" w:rsidP="00B2286C">
      <w:pPr>
        <w:pStyle w:val="PL"/>
      </w:pPr>
      <w:r w:rsidRPr="00962B3F">
        <w:t xml:space="preserve">                        four-three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2A2A4610" w14:textId="77777777" w:rsidR="00B2286C" w:rsidRPr="00962B3F" w:rsidRDefault="00B2286C" w:rsidP="00B2286C">
      <w:pPr>
        <w:pStyle w:val="PL"/>
      </w:pPr>
      <w:r w:rsidRPr="00962B3F">
        <w:t xml:space="preserve">                        six-two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32CEA1BD" w14:textId="77777777" w:rsidR="00B2286C" w:rsidRPr="00962B3F" w:rsidRDefault="00B2286C" w:rsidP="00B2286C">
      <w:pPr>
        <w:pStyle w:val="PL"/>
      </w:pPr>
      <w:r w:rsidRPr="00962B3F">
        <w:t xml:space="preserve">                        twelve-one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3C1FA5E7" w14:textId="77777777" w:rsidR="00B2286C" w:rsidRPr="00962B3F" w:rsidRDefault="00B2286C" w:rsidP="00B2286C">
      <w:pPr>
        <w:pStyle w:val="PL"/>
      </w:pPr>
      <w:r w:rsidRPr="00962B3F">
        <w:t xml:space="preserve">                        four-four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252C6B62" w14:textId="77777777" w:rsidR="00B2286C" w:rsidRPr="00962B3F" w:rsidRDefault="00B2286C" w:rsidP="00B2286C">
      <w:pPr>
        <w:pStyle w:val="PL"/>
      </w:pPr>
      <w:r w:rsidRPr="00962B3F">
        <w:t xml:space="preserve">                        eight-two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3420479F" w14:textId="77777777" w:rsidR="00B2286C" w:rsidRPr="00962B3F" w:rsidRDefault="00B2286C" w:rsidP="00B2286C">
      <w:pPr>
        <w:pStyle w:val="PL"/>
      </w:pPr>
      <w:r w:rsidRPr="00962B3F">
        <w:t xml:space="preserve">                        sixteen-one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5568815E" w14:textId="77777777" w:rsidR="00B2286C" w:rsidRPr="00962B3F" w:rsidRDefault="00B2286C" w:rsidP="00B2286C">
      <w:pPr>
        <w:pStyle w:val="PL"/>
      </w:pPr>
      <w:r w:rsidRPr="00962B3F">
        <w:t xml:space="preserve">                    },</w:t>
      </w:r>
    </w:p>
    <w:p w14:paraId="2537CE7D" w14:textId="77777777" w:rsidR="00B2286C" w:rsidRPr="00962B3F" w:rsidRDefault="00B2286C" w:rsidP="00B2286C">
      <w:pPr>
        <w:pStyle w:val="PL"/>
      </w:pPr>
      <w:r w:rsidRPr="00962B3F">
        <w:t xml:space="preserve">                    typeII-RI-Restriction-r16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(4))</w:t>
      </w:r>
    </w:p>
    <w:p w14:paraId="68F954FE" w14:textId="77777777" w:rsidR="00B2286C" w:rsidRPr="00962B3F" w:rsidRDefault="00B2286C" w:rsidP="00B2286C">
      <w:pPr>
        <w:pStyle w:val="PL"/>
      </w:pPr>
      <w:r w:rsidRPr="00962B3F">
        <w:t xml:space="preserve">                },</w:t>
      </w:r>
    </w:p>
    <w:p w14:paraId="403E8E55" w14:textId="77777777" w:rsidR="00B2286C" w:rsidRPr="00962B3F" w:rsidRDefault="00B2286C" w:rsidP="00B2286C">
      <w:pPr>
        <w:pStyle w:val="PL"/>
      </w:pPr>
      <w:r w:rsidRPr="00962B3F">
        <w:t xml:space="preserve">                typeII-PortSelection-r16  </w:t>
      </w:r>
      <w:r w:rsidRPr="00962B3F">
        <w:rPr>
          <w:color w:val="993366"/>
        </w:rPr>
        <w:t>SEQUENCE</w:t>
      </w:r>
      <w:r w:rsidRPr="00962B3F">
        <w:t xml:space="preserve"> {</w:t>
      </w:r>
    </w:p>
    <w:p w14:paraId="3AE72899" w14:textId="77777777" w:rsidR="00B2286C" w:rsidRPr="00962B3F" w:rsidRDefault="00B2286C" w:rsidP="00B2286C">
      <w:pPr>
        <w:pStyle w:val="PL"/>
      </w:pPr>
      <w:r w:rsidRPr="00962B3F">
        <w:t xml:space="preserve">                    portSelectionSamplingSize-r16          </w:t>
      </w:r>
      <w:r w:rsidRPr="00962B3F">
        <w:rPr>
          <w:color w:val="993366"/>
        </w:rPr>
        <w:t>ENUMERATED</w:t>
      </w:r>
      <w:r w:rsidRPr="00962B3F">
        <w:t xml:space="preserve"> {n1, n2, n3, n4},</w:t>
      </w:r>
    </w:p>
    <w:p w14:paraId="510D47A1" w14:textId="77777777" w:rsidR="00B2286C" w:rsidRPr="00962B3F" w:rsidRDefault="00B2286C" w:rsidP="00B2286C">
      <w:pPr>
        <w:pStyle w:val="PL"/>
      </w:pPr>
      <w:r w:rsidRPr="00962B3F">
        <w:t xml:space="preserve">                    typeII-PortSelectionRI-Restriction-r16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0581C15C" w14:textId="77777777" w:rsidR="00B2286C" w:rsidRPr="00962B3F" w:rsidRDefault="00B2286C" w:rsidP="00B2286C">
      <w:pPr>
        <w:pStyle w:val="PL"/>
      </w:pPr>
      <w:r w:rsidRPr="00962B3F">
        <w:t xml:space="preserve">                }</w:t>
      </w:r>
    </w:p>
    <w:p w14:paraId="5DE3A00A" w14:textId="77777777" w:rsidR="00B2286C" w:rsidRPr="00962B3F" w:rsidRDefault="00B2286C" w:rsidP="00B2286C">
      <w:pPr>
        <w:pStyle w:val="PL"/>
      </w:pPr>
      <w:r w:rsidRPr="00962B3F">
        <w:t xml:space="preserve">            },</w:t>
      </w:r>
    </w:p>
    <w:p w14:paraId="007F93A0" w14:textId="77777777" w:rsidR="00B2286C" w:rsidRPr="00962B3F" w:rsidRDefault="00B2286C" w:rsidP="00B2286C">
      <w:pPr>
        <w:pStyle w:val="PL"/>
      </w:pPr>
      <w:r w:rsidRPr="00962B3F">
        <w:t xml:space="preserve">        numberOfPMI-SubbandsPerCQI-Subband-r16 </w:t>
      </w:r>
      <w:r w:rsidRPr="00962B3F">
        <w:rPr>
          <w:color w:val="993366"/>
        </w:rPr>
        <w:t>INTEGER</w:t>
      </w:r>
      <w:r w:rsidRPr="00962B3F">
        <w:t xml:space="preserve"> (1..2),</w:t>
      </w:r>
    </w:p>
    <w:p w14:paraId="394F1B7F" w14:textId="77777777" w:rsidR="00B2286C" w:rsidRPr="00962B3F" w:rsidRDefault="00B2286C" w:rsidP="00B2286C">
      <w:pPr>
        <w:pStyle w:val="PL"/>
      </w:pPr>
      <w:r w:rsidRPr="00962B3F">
        <w:t xml:space="preserve">        paramCombination-r16                   </w:t>
      </w:r>
      <w:r w:rsidRPr="00962B3F">
        <w:rPr>
          <w:color w:val="993366"/>
        </w:rPr>
        <w:t>INTEGER</w:t>
      </w:r>
      <w:r w:rsidRPr="00962B3F">
        <w:t xml:space="preserve"> (1..8)</w:t>
      </w:r>
    </w:p>
    <w:p w14:paraId="2ADE9DB9" w14:textId="77777777" w:rsidR="00B2286C" w:rsidRPr="00962B3F" w:rsidRDefault="00B2286C" w:rsidP="00B2286C">
      <w:pPr>
        <w:pStyle w:val="PL"/>
      </w:pPr>
      <w:r w:rsidRPr="00962B3F">
        <w:lastRenderedPageBreak/>
        <w:t xml:space="preserve">        }</w:t>
      </w:r>
    </w:p>
    <w:p w14:paraId="39558532" w14:textId="77777777" w:rsidR="00B2286C" w:rsidRPr="00962B3F" w:rsidRDefault="00B2286C" w:rsidP="00B2286C">
      <w:pPr>
        <w:pStyle w:val="PL"/>
      </w:pPr>
      <w:r w:rsidRPr="00962B3F">
        <w:t xml:space="preserve">    }</w:t>
      </w:r>
    </w:p>
    <w:p w14:paraId="20E3917A" w14:textId="77777777" w:rsidR="00B2286C" w:rsidRPr="00962B3F" w:rsidRDefault="00B2286C" w:rsidP="00B2286C">
      <w:pPr>
        <w:pStyle w:val="PL"/>
      </w:pPr>
      <w:r w:rsidRPr="00962B3F">
        <w:t>}</w:t>
      </w:r>
    </w:p>
    <w:p w14:paraId="5550C5A4" w14:textId="77777777" w:rsidR="00B2286C" w:rsidRPr="00962B3F" w:rsidRDefault="00B2286C" w:rsidP="00B2286C">
      <w:pPr>
        <w:pStyle w:val="PL"/>
      </w:pPr>
    </w:p>
    <w:p w14:paraId="16BB19FE" w14:textId="77777777" w:rsidR="00B2286C" w:rsidRPr="00962B3F" w:rsidRDefault="00B2286C" w:rsidP="00B2286C">
      <w:pPr>
        <w:pStyle w:val="PL"/>
      </w:pPr>
      <w:r w:rsidRPr="00962B3F">
        <w:t xml:space="preserve">CodebookConfig-r17  ::=               </w:t>
      </w:r>
      <w:r w:rsidRPr="00962B3F">
        <w:rPr>
          <w:color w:val="993366"/>
        </w:rPr>
        <w:t>SEQUENCE</w:t>
      </w:r>
      <w:r w:rsidRPr="00962B3F">
        <w:t xml:space="preserve">  {</w:t>
      </w:r>
    </w:p>
    <w:p w14:paraId="22E0F0F4" w14:textId="77777777" w:rsidR="00B2286C" w:rsidRPr="00962B3F" w:rsidRDefault="00B2286C" w:rsidP="00B2286C">
      <w:pPr>
        <w:pStyle w:val="PL"/>
      </w:pPr>
      <w:r w:rsidRPr="00962B3F">
        <w:t xml:space="preserve">    codebookType                          </w:t>
      </w:r>
      <w:r w:rsidRPr="00962B3F">
        <w:rPr>
          <w:color w:val="993366"/>
        </w:rPr>
        <w:t>CHOICE</w:t>
      </w:r>
      <w:r w:rsidRPr="00962B3F">
        <w:t xml:space="preserve">   {</w:t>
      </w:r>
    </w:p>
    <w:p w14:paraId="2A8885A7" w14:textId="77777777" w:rsidR="00B2286C" w:rsidRPr="00962B3F" w:rsidRDefault="00B2286C" w:rsidP="00B2286C">
      <w:pPr>
        <w:pStyle w:val="PL"/>
      </w:pPr>
      <w:r w:rsidRPr="00962B3F">
        <w:t xml:space="preserve">        type1                                 </w:t>
      </w:r>
      <w:r w:rsidRPr="00962B3F">
        <w:rPr>
          <w:color w:val="993366"/>
        </w:rPr>
        <w:t>SEQUENCE</w:t>
      </w:r>
      <w:r w:rsidRPr="00962B3F">
        <w:t xml:space="preserve">  {</w:t>
      </w:r>
    </w:p>
    <w:p w14:paraId="527C164F" w14:textId="77777777" w:rsidR="00B2286C" w:rsidRPr="00962B3F" w:rsidRDefault="00B2286C" w:rsidP="00B2286C">
      <w:pPr>
        <w:pStyle w:val="PL"/>
      </w:pPr>
      <w:r w:rsidRPr="00962B3F">
        <w:t xml:space="preserve">            typeI-SinglePanel-Group1-r17          </w:t>
      </w:r>
      <w:r w:rsidRPr="00962B3F">
        <w:rPr>
          <w:color w:val="993366"/>
        </w:rPr>
        <w:t>SEQUENCE</w:t>
      </w:r>
      <w:r w:rsidRPr="00962B3F">
        <w:t xml:space="preserve"> {</w:t>
      </w:r>
    </w:p>
    <w:p w14:paraId="7D70A8D7" w14:textId="77777777" w:rsidR="00B2286C" w:rsidRPr="00962B3F" w:rsidRDefault="00B2286C" w:rsidP="00B2286C">
      <w:pPr>
        <w:pStyle w:val="PL"/>
      </w:pPr>
      <w:r w:rsidRPr="00962B3F">
        <w:t xml:space="preserve">                nrOfAntennaPorts                      </w:t>
      </w:r>
      <w:r w:rsidRPr="00962B3F">
        <w:rPr>
          <w:color w:val="993366"/>
        </w:rPr>
        <w:t>CHOICE</w:t>
      </w:r>
      <w:r w:rsidRPr="00962B3F">
        <w:t xml:space="preserve"> {</w:t>
      </w:r>
    </w:p>
    <w:p w14:paraId="660A3FA2" w14:textId="77777777" w:rsidR="00B2286C" w:rsidRPr="00962B3F" w:rsidRDefault="00B2286C" w:rsidP="00B2286C">
      <w:pPr>
        <w:pStyle w:val="PL"/>
      </w:pPr>
      <w:r w:rsidRPr="00962B3F">
        <w:t xml:space="preserve">                    two                                   </w:t>
      </w:r>
      <w:r w:rsidRPr="00962B3F">
        <w:rPr>
          <w:color w:val="993366"/>
        </w:rPr>
        <w:t>SEQUENCE</w:t>
      </w:r>
      <w:r w:rsidRPr="00962B3F">
        <w:t xml:space="preserve"> {</w:t>
      </w:r>
    </w:p>
    <w:p w14:paraId="323809B0" w14:textId="77777777" w:rsidR="00B2286C" w:rsidRPr="00962B3F" w:rsidRDefault="00B2286C" w:rsidP="00B2286C">
      <w:pPr>
        <w:pStyle w:val="PL"/>
      </w:pPr>
      <w:r w:rsidRPr="00962B3F">
        <w:t xml:space="preserve">                        twoTX-CodebookSubsetRestriction1-r17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2AD864A1" w14:textId="77777777" w:rsidR="00B2286C" w:rsidRPr="00962B3F" w:rsidRDefault="00B2286C" w:rsidP="00B2286C">
      <w:pPr>
        <w:pStyle w:val="PL"/>
      </w:pPr>
      <w:r w:rsidRPr="00962B3F">
        <w:t xml:space="preserve">                    },</w:t>
      </w:r>
    </w:p>
    <w:p w14:paraId="4A993719" w14:textId="77777777" w:rsidR="00B2286C" w:rsidRPr="00962B3F" w:rsidRDefault="00B2286C" w:rsidP="00B2286C">
      <w:pPr>
        <w:pStyle w:val="PL"/>
      </w:pPr>
      <w:r w:rsidRPr="00962B3F">
        <w:t xml:space="preserve">                    moreThanTwo                            </w:t>
      </w:r>
      <w:r w:rsidRPr="00962B3F">
        <w:rPr>
          <w:color w:val="993366"/>
        </w:rPr>
        <w:t>SEQUENCE</w:t>
      </w:r>
      <w:r w:rsidRPr="00962B3F">
        <w:t xml:space="preserve"> {</w:t>
      </w:r>
    </w:p>
    <w:p w14:paraId="72E3A647" w14:textId="77777777" w:rsidR="00B2286C" w:rsidRPr="00962B3F" w:rsidRDefault="00B2286C" w:rsidP="00B2286C">
      <w:pPr>
        <w:pStyle w:val="PL"/>
      </w:pPr>
      <w:r w:rsidRPr="00962B3F">
        <w:t xml:space="preserve">                        n1-n2                                        </w:t>
      </w:r>
      <w:r w:rsidRPr="00962B3F">
        <w:rPr>
          <w:color w:val="993366"/>
        </w:rPr>
        <w:t>CHOICE</w:t>
      </w:r>
      <w:r w:rsidRPr="00962B3F">
        <w:t xml:space="preserve"> {</w:t>
      </w:r>
    </w:p>
    <w:p w14:paraId="226ED6B9" w14:textId="77777777" w:rsidR="00B2286C" w:rsidRPr="00962B3F" w:rsidRDefault="00B2286C" w:rsidP="00B2286C">
      <w:pPr>
        <w:pStyle w:val="PL"/>
      </w:pPr>
      <w:r w:rsidRPr="00962B3F">
        <w:t xml:space="preserve">                            two-one-TypeI-SinglePanel-Restriction1-r17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11304476" w14:textId="77777777" w:rsidR="00B2286C" w:rsidRPr="00962B3F" w:rsidRDefault="00B2286C" w:rsidP="00B2286C">
      <w:pPr>
        <w:pStyle w:val="PL"/>
      </w:pPr>
      <w:r w:rsidRPr="00962B3F">
        <w:t xml:space="preserve">                            two-two-TypeI-SinglePanel-Restriction1-r17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03BF20C3" w14:textId="77777777" w:rsidR="00B2286C" w:rsidRPr="00962B3F" w:rsidRDefault="00B2286C" w:rsidP="00B2286C">
      <w:pPr>
        <w:pStyle w:val="PL"/>
      </w:pPr>
      <w:r w:rsidRPr="00962B3F">
        <w:t xml:space="preserve">                            four-one-TypeI-SinglePanel-Restriction1-r17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56588DAA" w14:textId="77777777" w:rsidR="00B2286C" w:rsidRPr="00962B3F" w:rsidRDefault="00B2286C" w:rsidP="00B2286C">
      <w:pPr>
        <w:pStyle w:val="PL"/>
      </w:pPr>
      <w:r w:rsidRPr="00962B3F">
        <w:t xml:space="preserve">                            three-two-TypeI-SinglePanel-Restriction1-r17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1E3F8EC6" w14:textId="77777777" w:rsidR="00B2286C" w:rsidRPr="00962B3F" w:rsidRDefault="00B2286C" w:rsidP="00B2286C">
      <w:pPr>
        <w:pStyle w:val="PL"/>
      </w:pPr>
      <w:r w:rsidRPr="00962B3F">
        <w:t xml:space="preserve">                            six-one-TypeI-SinglePanel-Restriction1-r17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0754F782" w14:textId="77777777" w:rsidR="00B2286C" w:rsidRPr="00962B3F" w:rsidRDefault="00B2286C" w:rsidP="00B2286C">
      <w:pPr>
        <w:pStyle w:val="PL"/>
      </w:pPr>
      <w:r w:rsidRPr="00962B3F">
        <w:t xml:space="preserve">                            four-two-TypeI-SinglePanel-Restriction1-r17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61A7E4D5" w14:textId="77777777" w:rsidR="00B2286C" w:rsidRPr="00962B3F" w:rsidRDefault="00B2286C" w:rsidP="00B2286C">
      <w:pPr>
        <w:pStyle w:val="PL"/>
      </w:pPr>
      <w:r w:rsidRPr="00962B3F">
        <w:t xml:space="preserve">                            eight-one-TypeI-SinglePanel-Restriction1-r17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01029879" w14:textId="77777777" w:rsidR="00B2286C" w:rsidRPr="00962B3F" w:rsidRDefault="00B2286C" w:rsidP="00B2286C">
      <w:pPr>
        <w:pStyle w:val="PL"/>
      </w:pPr>
      <w:r w:rsidRPr="00962B3F">
        <w:t xml:space="preserve">                            four-three-TypeI-SinglePanel-Restriction1-r17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5BA00C4F" w14:textId="77777777" w:rsidR="00B2286C" w:rsidRPr="00962B3F" w:rsidRDefault="00B2286C" w:rsidP="00B2286C">
      <w:pPr>
        <w:pStyle w:val="PL"/>
      </w:pPr>
      <w:r w:rsidRPr="00962B3F">
        <w:t xml:space="preserve">                            six-two-TypeI-SinglePanel-Restriction1-r17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26050EF0" w14:textId="77777777" w:rsidR="00B2286C" w:rsidRPr="00962B3F" w:rsidRDefault="00B2286C" w:rsidP="00B2286C">
      <w:pPr>
        <w:pStyle w:val="PL"/>
      </w:pPr>
      <w:r w:rsidRPr="00962B3F">
        <w:t xml:space="preserve">                            twelve-one-TypeI-SinglePanel-Restriction1-r17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2B1AE322" w14:textId="77777777" w:rsidR="00B2286C" w:rsidRPr="00962B3F" w:rsidRDefault="00B2286C" w:rsidP="00B2286C">
      <w:pPr>
        <w:pStyle w:val="PL"/>
      </w:pPr>
      <w:r w:rsidRPr="00962B3F">
        <w:t xml:space="preserve">                            four-four-TypeI-SinglePanel-Restriction1-r17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41884FF1" w14:textId="77777777" w:rsidR="00B2286C" w:rsidRPr="00962B3F" w:rsidRDefault="00B2286C" w:rsidP="00B2286C">
      <w:pPr>
        <w:pStyle w:val="PL"/>
      </w:pPr>
      <w:r w:rsidRPr="00962B3F">
        <w:t xml:space="preserve">                            eight-two-TypeI-SinglePanel-Restriction1-r17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256F9A0F" w14:textId="77777777" w:rsidR="00B2286C" w:rsidRPr="00962B3F" w:rsidRDefault="00B2286C" w:rsidP="00B2286C">
      <w:pPr>
        <w:pStyle w:val="PL"/>
      </w:pPr>
      <w:r w:rsidRPr="00962B3F">
        <w:t xml:space="preserve">                            sixteen-one-TypeI-SinglePanel-Restriction1-r17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4575EC31" w14:textId="77777777" w:rsidR="00B2286C" w:rsidRPr="00962B3F" w:rsidRDefault="00B2286C" w:rsidP="00B2286C">
      <w:pPr>
        <w:pStyle w:val="PL"/>
      </w:pPr>
      <w:r w:rsidRPr="00962B3F">
        <w:t xml:space="preserve">                        }</w:t>
      </w:r>
    </w:p>
    <w:p w14:paraId="57F2FD39" w14:textId="77777777" w:rsidR="00B2286C" w:rsidRPr="00962B3F" w:rsidRDefault="00B2286C" w:rsidP="00B2286C">
      <w:pPr>
        <w:pStyle w:val="PL"/>
      </w:pPr>
      <w:r w:rsidRPr="00962B3F">
        <w:t xml:space="preserve">                    }</w:t>
      </w:r>
    </w:p>
    <w:p w14:paraId="1FE9635A" w14:textId="77777777" w:rsidR="00B2286C" w:rsidRPr="00962B3F" w:rsidRDefault="00B2286C" w:rsidP="00B2286C">
      <w:pPr>
        <w:pStyle w:val="PL"/>
      </w:pPr>
      <w:r w:rsidRPr="00962B3F">
        <w:t xml:space="preserve">                }</w:t>
      </w:r>
    </w:p>
    <w:p w14:paraId="57953FE5" w14:textId="77777777" w:rsidR="00B2286C" w:rsidRPr="00962B3F" w:rsidRDefault="00B2286C" w:rsidP="00B2286C">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3C129FB" w14:textId="77777777" w:rsidR="00B2286C" w:rsidRPr="00962B3F" w:rsidRDefault="00B2286C" w:rsidP="00B2286C">
      <w:pPr>
        <w:pStyle w:val="PL"/>
      </w:pPr>
      <w:r w:rsidRPr="00962B3F">
        <w:t xml:space="preserve">            typeI-SinglePanel-Group2-r17           </w:t>
      </w:r>
      <w:r w:rsidRPr="00962B3F">
        <w:rPr>
          <w:color w:val="993366"/>
        </w:rPr>
        <w:t>SEQUENCE</w:t>
      </w:r>
      <w:r w:rsidRPr="00962B3F">
        <w:t xml:space="preserve"> {</w:t>
      </w:r>
    </w:p>
    <w:p w14:paraId="74744A56" w14:textId="77777777" w:rsidR="00B2286C" w:rsidRPr="00962B3F" w:rsidRDefault="00B2286C" w:rsidP="00B2286C">
      <w:pPr>
        <w:pStyle w:val="PL"/>
      </w:pPr>
      <w:r w:rsidRPr="00962B3F">
        <w:t xml:space="preserve">                nrOfAntennaPorts                       </w:t>
      </w:r>
      <w:r w:rsidRPr="00962B3F">
        <w:rPr>
          <w:color w:val="993366"/>
        </w:rPr>
        <w:t>CHOICE</w:t>
      </w:r>
      <w:r w:rsidRPr="00962B3F">
        <w:t xml:space="preserve"> {</w:t>
      </w:r>
    </w:p>
    <w:p w14:paraId="2C54C260" w14:textId="77777777" w:rsidR="00B2286C" w:rsidRPr="00962B3F" w:rsidRDefault="00B2286C" w:rsidP="00B2286C">
      <w:pPr>
        <w:pStyle w:val="PL"/>
      </w:pPr>
      <w:r w:rsidRPr="00962B3F">
        <w:t xml:space="preserve">                    two                                    </w:t>
      </w:r>
      <w:r w:rsidRPr="00962B3F">
        <w:rPr>
          <w:color w:val="993366"/>
        </w:rPr>
        <w:t>SEQUENCE</w:t>
      </w:r>
      <w:r w:rsidRPr="00962B3F">
        <w:t xml:space="preserve"> {</w:t>
      </w:r>
    </w:p>
    <w:p w14:paraId="4AB19D8A" w14:textId="77777777" w:rsidR="00B2286C" w:rsidRPr="00962B3F" w:rsidRDefault="00B2286C" w:rsidP="00B2286C">
      <w:pPr>
        <w:pStyle w:val="PL"/>
      </w:pPr>
      <w:r w:rsidRPr="00962B3F">
        <w:t xml:space="preserve">                        twoTX-CodebookSubsetRestriction2-r17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1AF5879C" w14:textId="77777777" w:rsidR="00B2286C" w:rsidRPr="00962B3F" w:rsidRDefault="00B2286C" w:rsidP="00B2286C">
      <w:pPr>
        <w:pStyle w:val="PL"/>
      </w:pPr>
      <w:r w:rsidRPr="00962B3F">
        <w:t xml:space="preserve">                    },</w:t>
      </w:r>
    </w:p>
    <w:p w14:paraId="5860224B" w14:textId="77777777" w:rsidR="00B2286C" w:rsidRPr="00962B3F" w:rsidRDefault="00B2286C" w:rsidP="00B2286C">
      <w:pPr>
        <w:pStyle w:val="PL"/>
      </w:pPr>
      <w:r w:rsidRPr="00962B3F">
        <w:t xml:space="preserve">                    moreThanTwo                            </w:t>
      </w:r>
      <w:r w:rsidRPr="00962B3F">
        <w:rPr>
          <w:color w:val="993366"/>
        </w:rPr>
        <w:t>SEQUENCE</w:t>
      </w:r>
      <w:r w:rsidRPr="00962B3F">
        <w:t xml:space="preserve"> {</w:t>
      </w:r>
    </w:p>
    <w:p w14:paraId="7B10810B" w14:textId="77777777" w:rsidR="00B2286C" w:rsidRPr="00962B3F" w:rsidRDefault="00B2286C" w:rsidP="00B2286C">
      <w:pPr>
        <w:pStyle w:val="PL"/>
      </w:pPr>
      <w:r w:rsidRPr="00962B3F">
        <w:t xml:space="preserve">                        n1-n2                                        </w:t>
      </w:r>
      <w:r w:rsidRPr="00962B3F">
        <w:rPr>
          <w:color w:val="993366"/>
        </w:rPr>
        <w:t>CHOICE</w:t>
      </w:r>
      <w:r w:rsidRPr="00962B3F">
        <w:t xml:space="preserve"> {</w:t>
      </w:r>
    </w:p>
    <w:p w14:paraId="43336F1E" w14:textId="77777777" w:rsidR="00B2286C" w:rsidRPr="00962B3F" w:rsidRDefault="00B2286C" w:rsidP="00B2286C">
      <w:pPr>
        <w:pStyle w:val="PL"/>
      </w:pPr>
      <w:r w:rsidRPr="00962B3F">
        <w:t xml:space="preserve">                            two-one-TypeI-SinglePanel-Restriction2-r17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273AAFEF" w14:textId="77777777" w:rsidR="00B2286C" w:rsidRPr="00962B3F" w:rsidRDefault="00B2286C" w:rsidP="00B2286C">
      <w:pPr>
        <w:pStyle w:val="PL"/>
      </w:pPr>
      <w:r w:rsidRPr="00962B3F">
        <w:t xml:space="preserve">                            two-two-TypeI-SinglePanel-Restriction2-r17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17C3C18" w14:textId="77777777" w:rsidR="00B2286C" w:rsidRPr="00962B3F" w:rsidRDefault="00B2286C" w:rsidP="00B2286C">
      <w:pPr>
        <w:pStyle w:val="PL"/>
      </w:pPr>
      <w:r w:rsidRPr="00962B3F">
        <w:t xml:space="preserve">                            four-one-TypeI-SinglePanel-Restriction2-r17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661A1725" w14:textId="77777777" w:rsidR="00B2286C" w:rsidRPr="00962B3F" w:rsidRDefault="00B2286C" w:rsidP="00B2286C">
      <w:pPr>
        <w:pStyle w:val="PL"/>
      </w:pPr>
      <w:r w:rsidRPr="00962B3F">
        <w:t xml:space="preserve">                            three-two-TypeI-SinglePanel-Restriction2-r17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11F6C9A6" w14:textId="77777777" w:rsidR="00B2286C" w:rsidRPr="00962B3F" w:rsidRDefault="00B2286C" w:rsidP="00B2286C">
      <w:pPr>
        <w:pStyle w:val="PL"/>
      </w:pPr>
      <w:r w:rsidRPr="00962B3F">
        <w:t xml:space="preserve">                            six-one-TypeI-SinglePanel-Restriction2-r17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43A2ABAA" w14:textId="77777777" w:rsidR="00B2286C" w:rsidRPr="00962B3F" w:rsidRDefault="00B2286C" w:rsidP="00B2286C">
      <w:pPr>
        <w:pStyle w:val="PL"/>
      </w:pPr>
      <w:r w:rsidRPr="00962B3F">
        <w:t xml:space="preserve">                            four-two-TypeI-SinglePanel-Restriction2-r17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52A061BD" w14:textId="77777777" w:rsidR="00B2286C" w:rsidRPr="00962B3F" w:rsidRDefault="00B2286C" w:rsidP="00B2286C">
      <w:pPr>
        <w:pStyle w:val="PL"/>
      </w:pPr>
      <w:r w:rsidRPr="00962B3F">
        <w:t xml:space="preserve">                            eight-one-TypeI-SinglePanel-Restriction2-r17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6DD2665A" w14:textId="77777777" w:rsidR="00B2286C" w:rsidRPr="00962B3F" w:rsidRDefault="00B2286C" w:rsidP="00B2286C">
      <w:pPr>
        <w:pStyle w:val="PL"/>
      </w:pPr>
      <w:r w:rsidRPr="00962B3F">
        <w:t xml:space="preserve">                            four-three-TypeI-SinglePanel-Restriction2-r17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3BAD6A9B" w14:textId="77777777" w:rsidR="00B2286C" w:rsidRPr="00962B3F" w:rsidRDefault="00B2286C" w:rsidP="00B2286C">
      <w:pPr>
        <w:pStyle w:val="PL"/>
      </w:pPr>
      <w:r w:rsidRPr="00962B3F">
        <w:t xml:space="preserve">                            six-two-TypeI-SinglePanel-Restriction2-r17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06DF82F8" w14:textId="77777777" w:rsidR="00B2286C" w:rsidRPr="00962B3F" w:rsidRDefault="00B2286C" w:rsidP="00B2286C">
      <w:pPr>
        <w:pStyle w:val="PL"/>
      </w:pPr>
      <w:r w:rsidRPr="00962B3F">
        <w:t xml:space="preserve">                            twelve-one-TypeI-SinglePanel-Restriction2-r17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47B02295" w14:textId="77777777" w:rsidR="00B2286C" w:rsidRPr="00962B3F" w:rsidRDefault="00B2286C" w:rsidP="00B2286C">
      <w:pPr>
        <w:pStyle w:val="PL"/>
      </w:pPr>
      <w:r w:rsidRPr="00962B3F">
        <w:t xml:space="preserve">                            four-four-TypeI-SinglePanel-Restriction2-r17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4B2B9AB3" w14:textId="77777777" w:rsidR="00B2286C" w:rsidRPr="00962B3F" w:rsidRDefault="00B2286C" w:rsidP="00B2286C">
      <w:pPr>
        <w:pStyle w:val="PL"/>
      </w:pPr>
      <w:r w:rsidRPr="00962B3F">
        <w:t xml:space="preserve">                            eight-two-TypeI-SinglePanel-Restriction2-r17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62DAA66F" w14:textId="77777777" w:rsidR="00B2286C" w:rsidRPr="00962B3F" w:rsidRDefault="00B2286C" w:rsidP="00B2286C">
      <w:pPr>
        <w:pStyle w:val="PL"/>
      </w:pPr>
      <w:r w:rsidRPr="00962B3F">
        <w:t xml:space="preserve">                            sixteen-one-TypeI-SinglePanel-Restriction2-r17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792FCF41" w14:textId="77777777" w:rsidR="00B2286C" w:rsidRPr="00962B3F" w:rsidRDefault="00B2286C" w:rsidP="00B2286C">
      <w:pPr>
        <w:pStyle w:val="PL"/>
      </w:pPr>
      <w:r w:rsidRPr="00962B3F">
        <w:t xml:space="preserve">                        }</w:t>
      </w:r>
    </w:p>
    <w:p w14:paraId="3A2EF623" w14:textId="77777777" w:rsidR="00B2286C" w:rsidRPr="00962B3F" w:rsidRDefault="00B2286C" w:rsidP="00B2286C">
      <w:pPr>
        <w:pStyle w:val="PL"/>
      </w:pPr>
      <w:r w:rsidRPr="00962B3F">
        <w:t xml:space="preserve">                    }</w:t>
      </w:r>
    </w:p>
    <w:p w14:paraId="36A56A91" w14:textId="77777777" w:rsidR="00B2286C" w:rsidRPr="00962B3F" w:rsidRDefault="00B2286C" w:rsidP="00B2286C">
      <w:pPr>
        <w:pStyle w:val="PL"/>
      </w:pPr>
      <w:r w:rsidRPr="00962B3F">
        <w:lastRenderedPageBreak/>
        <w:t xml:space="preserve">                }</w:t>
      </w:r>
    </w:p>
    <w:p w14:paraId="02F60BF4" w14:textId="77777777" w:rsidR="00B2286C" w:rsidRPr="00962B3F" w:rsidRDefault="00B2286C" w:rsidP="00B2286C">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43549DC" w14:textId="77777777" w:rsidR="00B2286C" w:rsidRPr="00962B3F" w:rsidRDefault="00B2286C" w:rsidP="00B2286C">
      <w:pPr>
        <w:pStyle w:val="PL"/>
        <w:rPr>
          <w:color w:val="808080"/>
        </w:rPr>
      </w:pPr>
      <w:r w:rsidRPr="00962B3F">
        <w:t xml:space="preserve">            typeI-SinglePanel-ri-RestrictionSTRP-r17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Need R</w:t>
      </w:r>
    </w:p>
    <w:p w14:paraId="7B5F5BEE" w14:textId="77777777" w:rsidR="00B2286C" w:rsidRPr="00962B3F" w:rsidRDefault="00B2286C" w:rsidP="00B2286C">
      <w:pPr>
        <w:pStyle w:val="PL"/>
        <w:rPr>
          <w:color w:val="808080"/>
        </w:rPr>
      </w:pPr>
      <w:r w:rsidRPr="00962B3F">
        <w:t xml:space="preserve">            typeI-SinglePanel-ri-RestrictionSDM-r17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       </w:t>
      </w:r>
      <w:r w:rsidRPr="00962B3F">
        <w:rPr>
          <w:color w:val="993366"/>
        </w:rPr>
        <w:t>OPTIONAL</w:t>
      </w:r>
      <w:r w:rsidRPr="00962B3F">
        <w:t xml:space="preserve">   </w:t>
      </w:r>
      <w:r w:rsidRPr="00962B3F">
        <w:rPr>
          <w:color w:val="808080"/>
        </w:rPr>
        <w:t>-- Need R</w:t>
      </w:r>
    </w:p>
    <w:p w14:paraId="1456B698" w14:textId="77777777" w:rsidR="00B2286C" w:rsidRPr="00962B3F" w:rsidRDefault="00B2286C" w:rsidP="00B2286C">
      <w:pPr>
        <w:pStyle w:val="PL"/>
      </w:pPr>
      <w:r w:rsidRPr="00962B3F">
        <w:t xml:space="preserve">        },</w:t>
      </w:r>
    </w:p>
    <w:p w14:paraId="5DA7A5E1" w14:textId="77777777" w:rsidR="00B2286C" w:rsidRPr="00962B3F" w:rsidRDefault="00B2286C" w:rsidP="00B2286C">
      <w:pPr>
        <w:pStyle w:val="PL"/>
      </w:pPr>
      <w:r w:rsidRPr="00962B3F">
        <w:t xml:space="preserve">        type2                                 </w:t>
      </w:r>
      <w:r w:rsidRPr="00962B3F">
        <w:rPr>
          <w:color w:val="993366"/>
        </w:rPr>
        <w:t>SEQUENCE</w:t>
      </w:r>
      <w:r w:rsidRPr="00962B3F">
        <w:t xml:space="preserve"> {</w:t>
      </w:r>
    </w:p>
    <w:p w14:paraId="03939F94" w14:textId="77777777" w:rsidR="00B2286C" w:rsidRPr="00962B3F" w:rsidRDefault="00B2286C" w:rsidP="00B2286C">
      <w:pPr>
        <w:pStyle w:val="PL"/>
      </w:pPr>
      <w:r w:rsidRPr="00962B3F">
        <w:t xml:space="preserve">            typeII-PortSelection-r17              </w:t>
      </w:r>
      <w:r w:rsidRPr="00962B3F">
        <w:rPr>
          <w:color w:val="993366"/>
        </w:rPr>
        <w:t>SEQUENCE</w:t>
      </w:r>
      <w:r w:rsidRPr="00962B3F">
        <w:t xml:space="preserve"> {</w:t>
      </w:r>
    </w:p>
    <w:p w14:paraId="515DA763" w14:textId="77777777" w:rsidR="00B2286C" w:rsidRPr="00962B3F" w:rsidRDefault="00B2286C" w:rsidP="00B2286C">
      <w:pPr>
        <w:pStyle w:val="PL"/>
      </w:pPr>
      <w:r w:rsidRPr="00962B3F">
        <w:t xml:space="preserve">                paramCombination-r17                   </w:t>
      </w:r>
      <w:r w:rsidRPr="00962B3F">
        <w:rPr>
          <w:color w:val="993366"/>
        </w:rPr>
        <w:t>INTEGER</w:t>
      </w:r>
      <w:r w:rsidRPr="00962B3F">
        <w:t xml:space="preserve"> (1..8),</w:t>
      </w:r>
    </w:p>
    <w:p w14:paraId="10EB6AC4" w14:textId="77777777" w:rsidR="00B2286C" w:rsidRPr="00962B3F" w:rsidRDefault="00B2286C" w:rsidP="00B2286C">
      <w:pPr>
        <w:pStyle w:val="PL"/>
        <w:rPr>
          <w:color w:val="808080"/>
        </w:rPr>
      </w:pPr>
      <w:r w:rsidRPr="00962B3F">
        <w:t xml:space="preserve">                valueOfN-r17                           </w:t>
      </w:r>
      <w:r w:rsidRPr="00962B3F">
        <w:rPr>
          <w:color w:val="993366"/>
        </w:rPr>
        <w:t>ENUMERATED</w:t>
      </w:r>
      <w:r w:rsidRPr="00962B3F">
        <w:t xml:space="preserve"> {n2, n4}                          </w:t>
      </w:r>
      <w:r w:rsidRPr="00962B3F">
        <w:rPr>
          <w:color w:val="993366"/>
        </w:rPr>
        <w:t>OPTIONAL</w:t>
      </w:r>
      <w:r w:rsidRPr="00962B3F">
        <w:t xml:space="preserve">,  </w:t>
      </w:r>
      <w:r w:rsidRPr="00962B3F">
        <w:rPr>
          <w:color w:val="808080"/>
        </w:rPr>
        <w:t>-- Need R</w:t>
      </w:r>
    </w:p>
    <w:p w14:paraId="326BA6F6" w14:textId="77777777" w:rsidR="00B2286C" w:rsidRPr="00962B3F" w:rsidRDefault="00B2286C" w:rsidP="00B2286C">
      <w:pPr>
        <w:pStyle w:val="PL"/>
        <w:rPr>
          <w:color w:val="808080"/>
        </w:rPr>
      </w:pPr>
      <w:r w:rsidRPr="00962B3F">
        <w:t xml:space="preserve">                numberOfPMI-SubbandsPerCQI-Subband-r17 </w:t>
      </w:r>
      <w:r w:rsidRPr="00962B3F">
        <w:rPr>
          <w:color w:val="993366"/>
        </w:rPr>
        <w:t>INTEGER</w:t>
      </w:r>
      <w:r w:rsidRPr="00962B3F">
        <w:t xml:space="preserve">(1..2)                                </w:t>
      </w:r>
      <w:r w:rsidRPr="00962B3F">
        <w:rPr>
          <w:color w:val="993366"/>
        </w:rPr>
        <w:t>OPTIONAL</w:t>
      </w:r>
      <w:r w:rsidRPr="00962B3F">
        <w:t xml:space="preserve">,  </w:t>
      </w:r>
      <w:r w:rsidRPr="00962B3F">
        <w:rPr>
          <w:color w:val="808080"/>
        </w:rPr>
        <w:t>-- Need R</w:t>
      </w:r>
    </w:p>
    <w:p w14:paraId="66F10953" w14:textId="77777777" w:rsidR="00B2286C" w:rsidRPr="00962B3F" w:rsidRDefault="00B2286C" w:rsidP="00B2286C">
      <w:pPr>
        <w:pStyle w:val="PL"/>
      </w:pPr>
      <w:r w:rsidRPr="00962B3F">
        <w:t xml:space="preserve">                typeII-PortSelectionRI-Restriction-r17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47FFACD0" w14:textId="77777777" w:rsidR="00B2286C" w:rsidRPr="00962B3F" w:rsidRDefault="00B2286C" w:rsidP="00B2286C">
      <w:pPr>
        <w:pStyle w:val="PL"/>
      </w:pPr>
      <w:r w:rsidRPr="00962B3F">
        <w:t xml:space="preserve">            }</w:t>
      </w:r>
    </w:p>
    <w:p w14:paraId="36958479" w14:textId="77777777" w:rsidR="00B2286C" w:rsidRPr="00962B3F" w:rsidRDefault="00B2286C" w:rsidP="00B2286C">
      <w:pPr>
        <w:pStyle w:val="PL"/>
      </w:pPr>
      <w:r w:rsidRPr="00962B3F">
        <w:t xml:space="preserve">        }</w:t>
      </w:r>
    </w:p>
    <w:p w14:paraId="2107F8CA" w14:textId="77777777" w:rsidR="00B2286C" w:rsidRPr="00962B3F" w:rsidRDefault="00B2286C" w:rsidP="00B2286C">
      <w:pPr>
        <w:pStyle w:val="PL"/>
      </w:pPr>
      <w:r w:rsidRPr="00962B3F">
        <w:t xml:space="preserve">    }</w:t>
      </w:r>
    </w:p>
    <w:p w14:paraId="49E02743" w14:textId="77777777" w:rsidR="00B2286C" w:rsidRPr="00962B3F" w:rsidRDefault="00B2286C" w:rsidP="00B2286C">
      <w:pPr>
        <w:pStyle w:val="PL"/>
      </w:pPr>
      <w:r w:rsidRPr="00962B3F">
        <w:t>}</w:t>
      </w:r>
    </w:p>
    <w:p w14:paraId="374F12ED" w14:textId="77777777" w:rsidR="00B2286C" w:rsidRDefault="00B2286C" w:rsidP="00B2286C">
      <w:pPr>
        <w:pStyle w:val="PL"/>
        <w:rPr>
          <w:ins w:id="38" w:author="Huawei, HiSilicon" w:date="2022-09-28T20:53:00Z"/>
        </w:rPr>
      </w:pPr>
    </w:p>
    <w:p w14:paraId="6F95E2EA" w14:textId="77777777" w:rsidR="00B2286C" w:rsidRPr="00B2286C" w:rsidRDefault="00B2286C" w:rsidP="00B2286C">
      <w:pPr>
        <w:pStyle w:val="PL"/>
        <w:rPr>
          <w:ins w:id="39" w:author="Huawei, HiSilicon" w:date="2022-09-28T20:55:00Z"/>
          <w:highlight w:val="yellow"/>
        </w:rPr>
      </w:pPr>
      <w:ins w:id="40" w:author="Huawei, HiSilicon" w:date="2022-09-28T20:53:00Z">
        <w:r w:rsidRPr="00B2286C">
          <w:rPr>
            <w:highlight w:val="yellow"/>
          </w:rPr>
          <w:t xml:space="preserve">CodebookConfig-v1730 ::=              </w:t>
        </w:r>
        <w:r w:rsidRPr="00B2286C">
          <w:rPr>
            <w:color w:val="993366"/>
            <w:highlight w:val="yellow"/>
          </w:rPr>
          <w:t>SEQUENCE</w:t>
        </w:r>
        <w:r w:rsidRPr="00B2286C">
          <w:rPr>
            <w:highlight w:val="yellow"/>
          </w:rPr>
          <w:t xml:space="preserve"> {</w:t>
        </w:r>
      </w:ins>
    </w:p>
    <w:p w14:paraId="642F1C86" w14:textId="77777777" w:rsidR="00B2286C" w:rsidRPr="00B2286C" w:rsidRDefault="00B2286C" w:rsidP="00B2286C">
      <w:pPr>
        <w:pStyle w:val="PL"/>
        <w:rPr>
          <w:ins w:id="41" w:author="Huawei, HiSilicon" w:date="2022-09-28T20:55:00Z"/>
          <w:highlight w:val="yellow"/>
        </w:rPr>
      </w:pPr>
      <w:ins w:id="42" w:author="Huawei, HiSilicon" w:date="2022-09-28T20:55:00Z">
        <w:r w:rsidRPr="00B2286C">
          <w:rPr>
            <w:highlight w:val="yellow"/>
          </w:rPr>
          <w:t xml:space="preserve">            codebookMode-v1730        </w:t>
        </w:r>
      </w:ins>
      <w:ins w:id="43" w:author="Huawei, HiSilicon" w:date="2022-09-28T20:56:00Z">
        <w:r w:rsidRPr="00B2286C">
          <w:rPr>
            <w:highlight w:val="yellow"/>
          </w:rPr>
          <w:t xml:space="preserve">    </w:t>
        </w:r>
      </w:ins>
      <w:ins w:id="44" w:author="Huawei, HiSilicon" w:date="2022-09-28T20:55:00Z">
        <w:r w:rsidRPr="00B2286C">
          <w:rPr>
            <w:color w:val="993366"/>
            <w:highlight w:val="yellow"/>
          </w:rPr>
          <w:t>INTEGER</w:t>
        </w:r>
        <w:r w:rsidRPr="00B2286C">
          <w:rPr>
            <w:highlight w:val="yellow"/>
          </w:rPr>
          <w:t xml:space="preserve"> (1..2)</w:t>
        </w:r>
      </w:ins>
      <w:ins w:id="45" w:author="Huawei, HiSilicon" w:date="2022-09-28T20:56:00Z">
        <w:r w:rsidRPr="00B2286C">
          <w:rPr>
            <w:highlight w:val="yellow"/>
          </w:rPr>
          <w:t xml:space="preserve">                                            OPTIONAL  -- Need R</w:t>
        </w:r>
      </w:ins>
    </w:p>
    <w:p w14:paraId="7E6621B5" w14:textId="77777777" w:rsidR="00B2286C" w:rsidRPr="00962B3F" w:rsidRDefault="00B2286C" w:rsidP="00B2286C">
      <w:pPr>
        <w:pStyle w:val="PL"/>
        <w:rPr>
          <w:ins w:id="46" w:author="Huawei, HiSilicon" w:date="2022-09-28T20:53:00Z"/>
        </w:rPr>
      </w:pPr>
      <w:ins w:id="47" w:author="Huawei, HiSilicon" w:date="2022-09-28T20:56:00Z">
        <w:r w:rsidRPr="00B2286C">
          <w:rPr>
            <w:highlight w:val="yellow"/>
          </w:rPr>
          <w:t>}</w:t>
        </w:r>
      </w:ins>
    </w:p>
    <w:p w14:paraId="498C44C8" w14:textId="77777777" w:rsidR="00B2286C" w:rsidRDefault="00B2286C" w:rsidP="00CE0424">
      <w:pPr>
        <w:pStyle w:val="BodyText"/>
      </w:pPr>
    </w:p>
    <w:p w14:paraId="35D4EDD4" w14:textId="366F0EA8" w:rsidR="006E74DE" w:rsidRDefault="006E74DE" w:rsidP="00CE0424">
      <w:pPr>
        <w:pStyle w:val="BodyText"/>
      </w:pPr>
    </w:p>
    <w:p w14:paraId="228ED6CF" w14:textId="77777777" w:rsidR="00717C34" w:rsidRPr="00962B3F" w:rsidRDefault="00717C34" w:rsidP="00717C34">
      <w:pPr>
        <w:pStyle w:val="TAL"/>
        <w:rPr>
          <w:szCs w:val="22"/>
          <w:lang w:eastAsia="sv-SE"/>
        </w:rPr>
      </w:pPr>
      <w:proofErr w:type="spellStart"/>
      <w:r w:rsidRPr="00962B3F">
        <w:rPr>
          <w:b/>
          <w:i/>
          <w:szCs w:val="22"/>
          <w:lang w:eastAsia="sv-SE"/>
        </w:rPr>
        <w:t>codebookConfig</w:t>
      </w:r>
      <w:proofErr w:type="spellEnd"/>
    </w:p>
    <w:p w14:paraId="5D920DBC" w14:textId="136AB8EE" w:rsidR="006E74DE" w:rsidRDefault="00717C34" w:rsidP="00717C34">
      <w:pPr>
        <w:pStyle w:val="BodyText"/>
      </w:pPr>
      <w:r w:rsidRPr="00962B3F">
        <w:rPr>
          <w:szCs w:val="22"/>
          <w:lang w:eastAsia="sv-SE"/>
        </w:rPr>
        <w:t xml:space="preserve">Codebook configuration for Type-1 or Type-2 including codebook subset restriction. </w:t>
      </w:r>
      <w:r w:rsidRPr="00717C34">
        <w:rPr>
          <w:szCs w:val="22"/>
          <w:highlight w:val="yellow"/>
        </w:rPr>
        <w:t xml:space="preserve">Network can only configure one of </w:t>
      </w:r>
      <w:proofErr w:type="spellStart"/>
      <w:r w:rsidRPr="00717C34">
        <w:rPr>
          <w:i/>
          <w:iCs/>
          <w:szCs w:val="22"/>
          <w:highlight w:val="yellow"/>
        </w:rPr>
        <w:t>codebookConfig</w:t>
      </w:r>
      <w:proofErr w:type="spellEnd"/>
      <w:r w:rsidRPr="00717C34">
        <w:rPr>
          <w:szCs w:val="22"/>
          <w:highlight w:val="yellow"/>
        </w:rPr>
        <w:t xml:space="preserve">, </w:t>
      </w:r>
      <w:r w:rsidRPr="00717C34">
        <w:rPr>
          <w:i/>
          <w:iCs/>
          <w:szCs w:val="22"/>
          <w:highlight w:val="yellow"/>
        </w:rPr>
        <w:t>codebookConfig-r16</w:t>
      </w:r>
      <w:r w:rsidRPr="00717C34">
        <w:rPr>
          <w:szCs w:val="22"/>
          <w:highlight w:val="yellow"/>
        </w:rPr>
        <w:t xml:space="preserve"> or </w:t>
      </w:r>
      <w:r w:rsidRPr="00717C34">
        <w:rPr>
          <w:i/>
          <w:iCs/>
          <w:szCs w:val="22"/>
          <w:highlight w:val="yellow"/>
        </w:rPr>
        <w:t>codebookConfig-r17</w:t>
      </w:r>
      <w:r w:rsidRPr="00962B3F">
        <w:rPr>
          <w:szCs w:val="22"/>
        </w:rPr>
        <w:t xml:space="preserve"> to a UE.</w:t>
      </w:r>
      <w:ins w:id="48" w:author="Huawei, HiSilicon" w:date="2022-09-28T20:57:00Z">
        <w:r>
          <w:rPr>
            <w:szCs w:val="22"/>
          </w:rPr>
          <w:t xml:space="preserve"> The network </w:t>
        </w:r>
      </w:ins>
      <w:ins w:id="49" w:author="Huawei, HiSilicon" w:date="2022-09-28T20:58:00Z">
        <w:r>
          <w:rPr>
            <w:szCs w:val="22"/>
          </w:rPr>
          <w:t xml:space="preserve">does not configure </w:t>
        </w:r>
      </w:ins>
      <w:ins w:id="50" w:author="Huawei, HiSilicon" w:date="2022-09-28T20:57:00Z">
        <w:r>
          <w:rPr>
            <w:i/>
            <w:szCs w:val="22"/>
          </w:rPr>
          <w:t>codebookConfig-v1730</w:t>
        </w:r>
      </w:ins>
      <w:ins w:id="51" w:author="Huawei, HiSilicon" w:date="2022-09-28T20:58:00Z">
        <w:r>
          <w:rPr>
            <w:szCs w:val="22"/>
          </w:rPr>
          <w:t xml:space="preserve"> if </w:t>
        </w:r>
        <w:r>
          <w:rPr>
            <w:i/>
            <w:szCs w:val="22"/>
          </w:rPr>
          <w:t>codebookConfig-r17</w:t>
        </w:r>
        <w:r>
          <w:t xml:space="preserve"> is not configured.</w:t>
        </w:r>
      </w:ins>
    </w:p>
    <w:p w14:paraId="00453CE6" w14:textId="7B3E01DB" w:rsidR="00717C34" w:rsidRDefault="00717C34" w:rsidP="00717C34">
      <w:pPr>
        <w:pStyle w:val="BodyText"/>
      </w:pPr>
    </w:p>
    <w:p w14:paraId="14DA1CE5" w14:textId="6951CEE4" w:rsidR="00717C34" w:rsidRDefault="00717C34" w:rsidP="00717C34">
      <w:pPr>
        <w:pStyle w:val="BodyText"/>
      </w:pPr>
    </w:p>
    <w:p w14:paraId="027AEAA2" w14:textId="26079DD0" w:rsidR="00717C34" w:rsidRDefault="00717C34" w:rsidP="00717C34">
      <w:pPr>
        <w:pStyle w:val="BodyText"/>
      </w:pPr>
      <w:r>
        <w:t xml:space="preserve">In </w:t>
      </w:r>
      <w:r>
        <w:t>R2-2210725</w:t>
      </w:r>
      <w:r>
        <w:t xml:space="preserve">, it is pointed out that </w:t>
      </w:r>
      <w:r w:rsidR="009A54C5">
        <w:t>C</w:t>
      </w:r>
      <w:r w:rsidR="00CD4753">
        <w:t>o</w:t>
      </w:r>
      <w:r w:rsidR="009A54C5">
        <w:t xml:space="preserve">debookConfig-r17 is potentially missing a parameter on codebook mode which is there in the Release 15 version of the </w:t>
      </w:r>
      <w:proofErr w:type="spellStart"/>
      <w:r w:rsidR="009A54C5">
        <w:t>CodebookConfig</w:t>
      </w:r>
      <w:proofErr w:type="spellEnd"/>
      <w:r w:rsidR="009A54C5">
        <w:t xml:space="preserve">.  </w:t>
      </w:r>
      <w:r w:rsidR="00DE1990">
        <w:t>The related input from RAN1 is</w:t>
      </w:r>
      <w:r w:rsidR="00123703">
        <w:t>:</w:t>
      </w:r>
    </w:p>
    <w:p w14:paraId="0A789DEE" w14:textId="77777777" w:rsidR="00DE1990" w:rsidRDefault="00DE1990" w:rsidP="00DE1990">
      <w:pPr>
        <w:rPr>
          <w:rFonts w:eastAsiaTheme="minorEastAsia"/>
        </w:rPr>
      </w:pPr>
    </w:p>
    <w:tbl>
      <w:tblPr>
        <w:tblStyle w:val="TableGrid"/>
        <w:tblW w:w="0" w:type="auto"/>
        <w:tblLook w:val="04A0" w:firstRow="1" w:lastRow="0" w:firstColumn="1" w:lastColumn="0" w:noHBand="0" w:noVBand="1"/>
      </w:tblPr>
      <w:tblGrid>
        <w:gridCol w:w="4210"/>
        <w:gridCol w:w="2020"/>
        <w:gridCol w:w="801"/>
        <w:gridCol w:w="1476"/>
        <w:gridCol w:w="1393"/>
        <w:gridCol w:w="801"/>
        <w:gridCol w:w="3577"/>
      </w:tblGrid>
      <w:tr w:rsidR="00DE1990" w:rsidRPr="007E3E49" w14:paraId="564386F6" w14:textId="77777777" w:rsidTr="00F73A1F">
        <w:trPr>
          <w:trHeight w:val="1530"/>
        </w:trPr>
        <w:tc>
          <w:tcPr>
            <w:tcW w:w="7300" w:type="dxa"/>
            <w:hideMark/>
          </w:tcPr>
          <w:p w14:paraId="504F7147" w14:textId="77777777" w:rsidR="00DE1990" w:rsidRPr="007E3E49" w:rsidRDefault="00DE1990" w:rsidP="00F73A1F">
            <w:pPr>
              <w:rPr>
                <w:rFonts w:eastAsiaTheme="minorEastAsia"/>
                <w:lang w:val="en-US"/>
              </w:rPr>
            </w:pPr>
            <w:r w:rsidRPr="007E3E49">
              <w:rPr>
                <w:rFonts w:eastAsiaTheme="minorEastAsia"/>
              </w:rPr>
              <w:t>Two CBSRs can be configured per CodebookConfig, whereas one CBSR is applied to one CMR group in a CMR resource set respectively.</w:t>
            </w:r>
          </w:p>
        </w:tc>
        <w:tc>
          <w:tcPr>
            <w:tcW w:w="2020" w:type="dxa"/>
            <w:noWrap/>
            <w:hideMark/>
          </w:tcPr>
          <w:p w14:paraId="12B98504" w14:textId="77777777" w:rsidR="00DE1990" w:rsidRPr="007E3E49" w:rsidRDefault="00DE1990" w:rsidP="00F73A1F">
            <w:pPr>
              <w:rPr>
                <w:rFonts w:eastAsiaTheme="minorEastAsia"/>
              </w:rPr>
            </w:pPr>
            <w:r w:rsidRPr="007E3E49">
              <w:rPr>
                <w:rFonts w:eastAsiaTheme="minorEastAsia"/>
              </w:rPr>
              <w:t>Up to RAN2</w:t>
            </w:r>
          </w:p>
        </w:tc>
        <w:tc>
          <w:tcPr>
            <w:tcW w:w="1540" w:type="dxa"/>
            <w:hideMark/>
          </w:tcPr>
          <w:p w14:paraId="7230A438" w14:textId="77777777" w:rsidR="00DE1990" w:rsidRPr="007E3E49" w:rsidRDefault="00DE1990" w:rsidP="00F73A1F">
            <w:pPr>
              <w:rPr>
                <w:rFonts w:eastAsiaTheme="minorEastAsia"/>
              </w:rPr>
            </w:pPr>
            <w:r w:rsidRPr="007E3E49">
              <w:rPr>
                <w:rFonts w:eastAsiaTheme="minorEastAsia"/>
              </w:rPr>
              <w:t xml:space="preserve">　</w:t>
            </w:r>
          </w:p>
        </w:tc>
        <w:tc>
          <w:tcPr>
            <w:tcW w:w="1540" w:type="dxa"/>
            <w:hideMark/>
          </w:tcPr>
          <w:p w14:paraId="4F18FA45" w14:textId="77777777" w:rsidR="00DE1990" w:rsidRPr="007E3E49" w:rsidRDefault="00DE1990" w:rsidP="00F73A1F">
            <w:pPr>
              <w:rPr>
                <w:rFonts w:eastAsiaTheme="minorEastAsia"/>
              </w:rPr>
            </w:pPr>
            <w:r w:rsidRPr="007E3E49">
              <w:rPr>
                <w:rFonts w:eastAsiaTheme="minorEastAsia"/>
              </w:rPr>
              <w:t>Per DL BWP, per  CSI-ReportConfig</w:t>
            </w:r>
          </w:p>
        </w:tc>
        <w:tc>
          <w:tcPr>
            <w:tcW w:w="2020" w:type="dxa"/>
            <w:hideMark/>
          </w:tcPr>
          <w:p w14:paraId="0C4601B6" w14:textId="77777777" w:rsidR="00DE1990" w:rsidRPr="007E3E49" w:rsidRDefault="00DE1990" w:rsidP="00F73A1F">
            <w:pPr>
              <w:rPr>
                <w:rFonts w:eastAsiaTheme="minorEastAsia"/>
              </w:rPr>
            </w:pPr>
            <w:r w:rsidRPr="007E3E49">
              <w:rPr>
                <w:rFonts w:eastAsiaTheme="minorEastAsia"/>
              </w:rPr>
              <w:t xml:space="preserve">UE-specific </w:t>
            </w:r>
          </w:p>
        </w:tc>
        <w:tc>
          <w:tcPr>
            <w:tcW w:w="1540" w:type="dxa"/>
            <w:hideMark/>
          </w:tcPr>
          <w:p w14:paraId="74BC5205" w14:textId="77777777" w:rsidR="00DE1990" w:rsidRPr="007E3E49" w:rsidRDefault="00DE1990" w:rsidP="00F73A1F">
            <w:pPr>
              <w:rPr>
                <w:rFonts w:eastAsiaTheme="minorEastAsia"/>
              </w:rPr>
            </w:pPr>
            <w:r w:rsidRPr="007E3E49">
              <w:rPr>
                <w:rFonts w:eastAsiaTheme="minorEastAsia"/>
              </w:rPr>
              <w:t xml:space="preserve">　</w:t>
            </w:r>
          </w:p>
        </w:tc>
        <w:tc>
          <w:tcPr>
            <w:tcW w:w="5860" w:type="dxa"/>
            <w:hideMark/>
          </w:tcPr>
          <w:p w14:paraId="77A37EC7" w14:textId="77777777" w:rsidR="00DE1990" w:rsidRPr="007E3E49" w:rsidRDefault="00DE1990" w:rsidP="00F73A1F">
            <w:pPr>
              <w:rPr>
                <w:rFonts w:eastAsiaTheme="minorEastAsia"/>
              </w:rPr>
            </w:pPr>
            <w:r w:rsidRPr="007E3E49">
              <w:rPr>
                <w:rFonts w:eastAsiaTheme="minorEastAsia"/>
              </w:rPr>
              <w:t>For a CSI report associated with a Multi-TRP/panel NCJT measurement hypothesis configured by single CSI reporting setting:</w:t>
            </w:r>
            <w:r w:rsidRPr="007E3E49">
              <w:rPr>
                <w:rFonts w:eastAsiaTheme="minorEastAsia"/>
              </w:rPr>
              <w:br/>
              <w:t>• Two CBSRs can be configured per CodebookConfig, whereas one CBSR is applied to one CMR group in a CMR resource set respectively, i.e. per TRP.</w:t>
            </w:r>
          </w:p>
        </w:tc>
      </w:tr>
    </w:tbl>
    <w:p w14:paraId="3FF628C5" w14:textId="779D7025" w:rsidR="00DE1990" w:rsidRDefault="00DE1990" w:rsidP="00717C34">
      <w:pPr>
        <w:pStyle w:val="BodyText"/>
      </w:pPr>
      <w:r>
        <w:rPr>
          <w:rFonts w:eastAsiaTheme="minorEastAsia" w:hint="eastAsia"/>
        </w:rPr>
        <w:t>P</w:t>
      </w:r>
      <w:r>
        <w:rPr>
          <w:rFonts w:eastAsiaTheme="minorEastAsia"/>
        </w:rPr>
        <w:t xml:space="preserve">er RAN1’s request, RAN2 introduces </w:t>
      </w:r>
      <w:r w:rsidRPr="007E3E49">
        <w:rPr>
          <w:rFonts w:eastAsiaTheme="minorEastAsia"/>
          <w:i/>
        </w:rPr>
        <w:t>CodebookConfig-r17</w:t>
      </w:r>
      <w:r>
        <w:rPr>
          <w:rFonts w:eastAsiaTheme="minorEastAsia"/>
        </w:rPr>
        <w:t xml:space="preserve">, in which </w:t>
      </w:r>
      <w:r w:rsidRPr="007E3E49">
        <w:rPr>
          <w:i/>
        </w:rPr>
        <w:t>typeI-SinglePanel-Group1-r17</w:t>
      </w:r>
      <w:r>
        <w:t xml:space="preserve"> and </w:t>
      </w:r>
      <w:proofErr w:type="spellStart"/>
      <w:r w:rsidRPr="007E3E49">
        <w:rPr>
          <w:i/>
        </w:rPr>
        <w:t>typeI</w:t>
      </w:r>
      <w:proofErr w:type="spellEnd"/>
      <w:r w:rsidRPr="007E3E49">
        <w:rPr>
          <w:i/>
        </w:rPr>
        <w:t>-</w:t>
      </w:r>
    </w:p>
    <w:p w14:paraId="4F1CF6CA" w14:textId="5D9493A9" w:rsidR="00F85CB6" w:rsidRDefault="00F85CB6" w:rsidP="00717C34">
      <w:pPr>
        <w:pStyle w:val="BodyText"/>
      </w:pPr>
    </w:p>
    <w:p w14:paraId="27F1A1A6" w14:textId="56F88583" w:rsidR="00652B5B" w:rsidRDefault="001765FB" w:rsidP="00717C34">
      <w:pPr>
        <w:pStyle w:val="BodyText"/>
      </w:pPr>
      <w:r>
        <w:t xml:space="preserve">From LS in </w:t>
      </w:r>
      <w:r w:rsidRPr="001765FB">
        <w:t>R1-2205168</w:t>
      </w:r>
      <w:r>
        <w:t>:</w:t>
      </w:r>
    </w:p>
    <w:p w14:paraId="09CF3D45" w14:textId="77777777" w:rsidR="00243420" w:rsidRPr="001765FB" w:rsidRDefault="00243420" w:rsidP="001765FB">
      <w:pPr>
        <w:spacing w:after="120"/>
        <w:ind w:left="567"/>
        <w:rPr>
          <w:rFonts w:ascii="Arial" w:hAnsi="Arial" w:cs="Arial"/>
          <w:i/>
          <w:iCs/>
        </w:rPr>
      </w:pPr>
      <w:r w:rsidRPr="001765FB">
        <w:rPr>
          <w:rFonts w:ascii="Arial" w:hAnsi="Arial" w:cs="Arial"/>
          <w:b/>
          <w:bCs/>
          <w:i/>
          <w:iCs/>
          <w:u w:val="single"/>
        </w:rPr>
        <w:t>Issue 3: CSI-</w:t>
      </w:r>
      <w:proofErr w:type="spellStart"/>
      <w:r w:rsidRPr="001765FB">
        <w:rPr>
          <w:rFonts w:ascii="Arial" w:hAnsi="Arial" w:cs="Arial"/>
          <w:b/>
          <w:bCs/>
          <w:i/>
          <w:iCs/>
          <w:u w:val="single"/>
        </w:rPr>
        <w:t>mTRP</w:t>
      </w:r>
      <w:proofErr w:type="spellEnd"/>
      <w:r w:rsidRPr="001765FB">
        <w:rPr>
          <w:rFonts w:ascii="Arial" w:hAnsi="Arial" w:cs="Arial"/>
          <w:b/>
          <w:bCs/>
          <w:i/>
          <w:iCs/>
          <w:u w:val="single"/>
        </w:rPr>
        <w:t xml:space="preserve"> </w:t>
      </w:r>
    </w:p>
    <w:p w14:paraId="6E6E3723" w14:textId="77777777" w:rsidR="00243420" w:rsidRPr="001765FB" w:rsidRDefault="00243420" w:rsidP="001765FB">
      <w:pPr>
        <w:spacing w:after="120"/>
        <w:ind w:left="567"/>
        <w:rPr>
          <w:rFonts w:ascii="Arial" w:hAnsi="Arial" w:cs="Arial"/>
          <w:i/>
          <w:iCs/>
        </w:rPr>
      </w:pPr>
      <w:r w:rsidRPr="001765FB">
        <w:rPr>
          <w:rFonts w:ascii="Arial" w:hAnsi="Arial" w:cs="Arial"/>
          <w:i/>
          <w:iCs/>
        </w:rPr>
        <w:t xml:space="preserve">RAN2 introduced 2 types of RI restrictions and two codebook subset restrictions (CBSR) per </w:t>
      </w:r>
      <w:proofErr w:type="spellStart"/>
      <w:r w:rsidRPr="001765FB">
        <w:rPr>
          <w:rFonts w:ascii="Arial" w:hAnsi="Arial" w:cs="Arial"/>
          <w:i/>
          <w:iCs/>
        </w:rPr>
        <w:t>CodebookConfig</w:t>
      </w:r>
      <w:proofErr w:type="spellEnd"/>
      <w:r w:rsidRPr="001765FB">
        <w:rPr>
          <w:rFonts w:ascii="Arial" w:hAnsi="Arial" w:cs="Arial"/>
          <w:i/>
          <w:iCs/>
        </w:rPr>
        <w:t xml:space="preserve">. However, it is not clear how those features are enabled: Currently, same as in previous releases, RAN2 signalling assumes both RI restrictions and CBSR are configured simultaneously, but RAN2 would like to verify this is the correct assumption for the </w:t>
      </w:r>
      <w:proofErr w:type="spellStart"/>
      <w:r w:rsidRPr="001765FB">
        <w:rPr>
          <w:rFonts w:ascii="Arial" w:hAnsi="Arial" w:cs="Arial"/>
          <w:i/>
          <w:iCs/>
        </w:rPr>
        <w:t>signallling</w:t>
      </w:r>
      <w:proofErr w:type="spellEnd"/>
      <w:r w:rsidRPr="001765FB">
        <w:rPr>
          <w:rFonts w:ascii="Arial" w:hAnsi="Arial" w:cs="Arial"/>
          <w:i/>
          <w:iCs/>
        </w:rPr>
        <w:t>.</w:t>
      </w:r>
    </w:p>
    <w:p w14:paraId="154626F7" w14:textId="77777777" w:rsidR="00243420" w:rsidRPr="001765FB" w:rsidRDefault="00243420" w:rsidP="001765FB">
      <w:pPr>
        <w:spacing w:after="120"/>
        <w:ind w:left="567"/>
        <w:rPr>
          <w:rFonts w:ascii="Arial" w:hAnsi="Arial" w:cs="Arial"/>
          <w:i/>
          <w:iCs/>
          <w:lang w:val="en-US" w:eastAsia="ko-KR"/>
        </w:rPr>
      </w:pPr>
      <w:r w:rsidRPr="001765FB">
        <w:rPr>
          <w:rFonts w:ascii="Arial" w:hAnsi="Arial" w:cs="Arial"/>
          <w:b/>
          <w:bCs/>
          <w:i/>
          <w:iCs/>
        </w:rPr>
        <w:t>Question 4:</w:t>
      </w:r>
      <w:r w:rsidRPr="001765FB">
        <w:rPr>
          <w:rFonts w:ascii="Arial" w:hAnsi="Arial" w:cs="Arial"/>
          <w:i/>
          <w:iCs/>
        </w:rPr>
        <w:t xml:space="preserve"> Which of the following assumptions are correct? </w:t>
      </w:r>
    </w:p>
    <w:p w14:paraId="3F517EEA" w14:textId="77777777" w:rsidR="00243420" w:rsidRPr="001765FB" w:rsidRDefault="00243420" w:rsidP="001765FB">
      <w:pPr>
        <w:pStyle w:val="ListParagraph"/>
        <w:numPr>
          <w:ilvl w:val="0"/>
          <w:numId w:val="33"/>
        </w:numPr>
        <w:overflowPunct/>
        <w:autoSpaceDE/>
        <w:autoSpaceDN/>
        <w:adjustRightInd/>
        <w:spacing w:after="160" w:line="259" w:lineRule="auto"/>
        <w:ind w:left="1287"/>
        <w:textAlignment w:val="auto"/>
        <w:rPr>
          <w:rFonts w:ascii="Arial" w:hAnsi="Arial" w:cs="Arial"/>
          <w:i/>
          <w:iCs/>
        </w:rPr>
      </w:pPr>
      <w:r w:rsidRPr="001765FB">
        <w:rPr>
          <w:rFonts w:ascii="Arial" w:hAnsi="Arial" w:cs="Arial"/>
          <w:i/>
          <w:iCs/>
        </w:rPr>
        <w:t xml:space="preserve">If two RI restrictions are configured, two </w:t>
      </w:r>
      <w:proofErr w:type="spellStart"/>
      <w:r w:rsidRPr="001765FB">
        <w:rPr>
          <w:rFonts w:ascii="Arial" w:hAnsi="Arial" w:cs="Arial"/>
          <w:i/>
          <w:iCs/>
        </w:rPr>
        <w:t>CBSRs</w:t>
      </w:r>
      <w:proofErr w:type="spellEnd"/>
      <w:r w:rsidRPr="001765FB">
        <w:rPr>
          <w:rFonts w:ascii="Arial" w:hAnsi="Arial" w:cs="Arial"/>
          <w:i/>
          <w:iCs/>
        </w:rPr>
        <w:t xml:space="preserve"> are configured and if two </w:t>
      </w:r>
      <w:proofErr w:type="spellStart"/>
      <w:r w:rsidRPr="001765FB">
        <w:rPr>
          <w:rFonts w:ascii="Arial" w:hAnsi="Arial" w:cs="Arial"/>
          <w:i/>
          <w:iCs/>
        </w:rPr>
        <w:t>CBSRs</w:t>
      </w:r>
      <w:proofErr w:type="spellEnd"/>
      <w:r w:rsidRPr="001765FB">
        <w:rPr>
          <w:rFonts w:ascii="Arial" w:hAnsi="Arial" w:cs="Arial"/>
          <w:i/>
          <w:iCs/>
        </w:rPr>
        <w:t xml:space="preserve"> are configured two </w:t>
      </w:r>
      <w:proofErr w:type="spellStart"/>
      <w:r w:rsidRPr="001765FB">
        <w:rPr>
          <w:rFonts w:ascii="Arial" w:hAnsi="Arial" w:cs="Arial"/>
          <w:i/>
          <w:iCs/>
        </w:rPr>
        <w:t>CBSRs</w:t>
      </w:r>
      <w:proofErr w:type="spellEnd"/>
      <w:r w:rsidRPr="001765FB">
        <w:rPr>
          <w:rFonts w:ascii="Arial" w:hAnsi="Arial" w:cs="Arial"/>
          <w:i/>
          <w:iCs/>
        </w:rPr>
        <w:t xml:space="preserve"> are configured (i.e. when two are configured for either RI restriction or CBSR, two are also configured for the other).</w:t>
      </w:r>
    </w:p>
    <w:p w14:paraId="347E9ECA" w14:textId="77777777" w:rsidR="00243420" w:rsidRPr="001765FB" w:rsidRDefault="00243420" w:rsidP="001765FB">
      <w:pPr>
        <w:pStyle w:val="ListParagraph"/>
        <w:numPr>
          <w:ilvl w:val="0"/>
          <w:numId w:val="33"/>
        </w:numPr>
        <w:overflowPunct/>
        <w:autoSpaceDE/>
        <w:autoSpaceDN/>
        <w:adjustRightInd/>
        <w:spacing w:after="160" w:line="259" w:lineRule="auto"/>
        <w:ind w:left="1287"/>
        <w:textAlignment w:val="auto"/>
        <w:rPr>
          <w:rFonts w:ascii="Arial" w:hAnsi="Arial" w:cs="Arial"/>
          <w:i/>
          <w:iCs/>
        </w:rPr>
      </w:pPr>
      <w:r w:rsidRPr="001765FB">
        <w:rPr>
          <w:rFonts w:ascii="Arial" w:hAnsi="Arial" w:cs="Arial"/>
          <w:i/>
          <w:iCs/>
        </w:rPr>
        <w:t xml:space="preserve">UE can be configured with either RI restriction for </w:t>
      </w:r>
      <w:proofErr w:type="spellStart"/>
      <w:r w:rsidRPr="001765FB">
        <w:rPr>
          <w:rFonts w:ascii="Arial" w:hAnsi="Arial" w:cs="Arial"/>
          <w:i/>
          <w:iCs/>
        </w:rPr>
        <w:t>sTRP</w:t>
      </w:r>
      <w:proofErr w:type="spellEnd"/>
      <w:r w:rsidRPr="001765FB">
        <w:rPr>
          <w:rFonts w:ascii="Arial" w:hAnsi="Arial" w:cs="Arial"/>
          <w:i/>
          <w:iCs/>
        </w:rPr>
        <w:t xml:space="preserve"> or RI restriction for NCJT, but not both at the same time. </w:t>
      </w:r>
    </w:p>
    <w:p w14:paraId="789E85AB" w14:textId="77777777" w:rsidR="00243420" w:rsidRPr="001765FB" w:rsidRDefault="00243420" w:rsidP="001765FB">
      <w:pPr>
        <w:pStyle w:val="ListParagraph"/>
        <w:numPr>
          <w:ilvl w:val="0"/>
          <w:numId w:val="33"/>
        </w:numPr>
        <w:overflowPunct/>
        <w:autoSpaceDE/>
        <w:autoSpaceDN/>
        <w:adjustRightInd/>
        <w:spacing w:after="120" w:line="259" w:lineRule="auto"/>
        <w:ind w:left="1287"/>
        <w:textAlignment w:val="auto"/>
        <w:rPr>
          <w:rFonts w:ascii="Arial" w:hAnsi="Arial" w:cs="Arial"/>
          <w:i/>
          <w:iCs/>
        </w:rPr>
      </w:pPr>
      <w:r w:rsidRPr="001765FB">
        <w:rPr>
          <w:rFonts w:ascii="Arial" w:hAnsi="Arial" w:cs="Arial"/>
          <w:i/>
          <w:iCs/>
        </w:rPr>
        <w:t xml:space="preserve">If two </w:t>
      </w:r>
      <w:proofErr w:type="spellStart"/>
      <w:r w:rsidRPr="001765FB">
        <w:rPr>
          <w:rFonts w:ascii="Arial" w:hAnsi="Arial" w:cs="Arial"/>
          <w:i/>
          <w:iCs/>
        </w:rPr>
        <w:t>CBSRs</w:t>
      </w:r>
      <w:proofErr w:type="spellEnd"/>
      <w:r w:rsidRPr="001765FB">
        <w:rPr>
          <w:rFonts w:ascii="Arial" w:hAnsi="Arial" w:cs="Arial"/>
          <w:i/>
          <w:iCs/>
        </w:rPr>
        <w:t xml:space="preserve"> are configured, two CMR groups are configured and if two CMR groups are configured, two </w:t>
      </w:r>
      <w:proofErr w:type="spellStart"/>
      <w:r w:rsidRPr="001765FB">
        <w:rPr>
          <w:rFonts w:ascii="Arial" w:hAnsi="Arial" w:cs="Arial"/>
          <w:i/>
          <w:iCs/>
        </w:rPr>
        <w:t>CBSRs</w:t>
      </w:r>
      <w:proofErr w:type="spellEnd"/>
      <w:r w:rsidRPr="001765FB">
        <w:rPr>
          <w:rFonts w:ascii="Arial" w:hAnsi="Arial" w:cs="Arial"/>
          <w:i/>
          <w:iCs/>
        </w:rPr>
        <w:t xml:space="preserve"> are configured (i.e. when two are configured for either CBSR or CMR groups, two are also configured for the other and there cannot be configuration of e.g. one CBSR but two CMR groups) </w:t>
      </w:r>
    </w:p>
    <w:p w14:paraId="747AEC9A" w14:textId="77777777" w:rsidR="00243420" w:rsidRPr="001765FB" w:rsidRDefault="00243420" w:rsidP="001765FB">
      <w:pPr>
        <w:spacing w:after="120"/>
        <w:ind w:left="567"/>
        <w:rPr>
          <w:rFonts w:ascii="Arial" w:hAnsi="Arial" w:cs="Arial"/>
          <w:i/>
          <w:iCs/>
        </w:rPr>
      </w:pPr>
      <w:r w:rsidRPr="001765FB">
        <w:rPr>
          <w:rFonts w:ascii="Arial" w:hAnsi="Arial" w:cs="Arial"/>
          <w:b/>
          <w:i/>
          <w:iCs/>
        </w:rPr>
        <w:t>Answer 4</w:t>
      </w:r>
      <w:r w:rsidRPr="001765FB">
        <w:rPr>
          <w:rFonts w:ascii="Arial" w:hAnsi="Arial" w:cs="Arial"/>
          <w:i/>
          <w:iCs/>
        </w:rPr>
        <w:t xml:space="preserve">: </w:t>
      </w:r>
    </w:p>
    <w:p w14:paraId="2AD3B6F9" w14:textId="77777777" w:rsidR="00243420" w:rsidRPr="001765FB" w:rsidRDefault="00243420" w:rsidP="001765FB">
      <w:pPr>
        <w:pStyle w:val="ListParagraph"/>
        <w:numPr>
          <w:ilvl w:val="0"/>
          <w:numId w:val="34"/>
        </w:numPr>
        <w:overflowPunct/>
        <w:autoSpaceDE/>
        <w:autoSpaceDN/>
        <w:adjustRightInd/>
        <w:spacing w:after="120"/>
        <w:ind w:left="1287"/>
        <w:textAlignment w:val="auto"/>
        <w:rPr>
          <w:rFonts w:ascii="Arial" w:hAnsi="Arial" w:cs="Arial"/>
          <w:i/>
          <w:iCs/>
        </w:rPr>
      </w:pPr>
      <w:r w:rsidRPr="001765FB">
        <w:rPr>
          <w:rFonts w:ascii="Arial" w:hAnsi="Arial" w:cs="Arial"/>
          <w:i/>
          <w:iCs/>
        </w:rPr>
        <w:t>Regarding Assumption 1, RI restriction and CBSR are two independent features</w:t>
      </w:r>
    </w:p>
    <w:p w14:paraId="171F3F02" w14:textId="77777777" w:rsidR="00243420" w:rsidRPr="001765FB" w:rsidRDefault="00243420" w:rsidP="001765FB">
      <w:pPr>
        <w:pStyle w:val="ListParagraph"/>
        <w:numPr>
          <w:ilvl w:val="1"/>
          <w:numId w:val="34"/>
        </w:numPr>
        <w:overflowPunct/>
        <w:autoSpaceDE/>
        <w:autoSpaceDN/>
        <w:adjustRightInd/>
        <w:spacing w:after="120"/>
        <w:ind w:left="2007"/>
        <w:textAlignment w:val="auto"/>
        <w:rPr>
          <w:rFonts w:ascii="Arial" w:hAnsi="Arial" w:cs="Arial"/>
          <w:i/>
          <w:iCs/>
        </w:rPr>
      </w:pPr>
      <w:r w:rsidRPr="001765FB">
        <w:rPr>
          <w:rFonts w:ascii="Arial" w:hAnsi="Arial" w:cs="Arial"/>
          <w:i/>
          <w:iCs/>
        </w:rPr>
        <w:t>RAN1 may provide further details later, if needed</w:t>
      </w:r>
    </w:p>
    <w:p w14:paraId="24C0ED52" w14:textId="77777777" w:rsidR="00243420" w:rsidRPr="001765FB" w:rsidRDefault="00243420" w:rsidP="001765FB">
      <w:pPr>
        <w:pStyle w:val="ListParagraph"/>
        <w:numPr>
          <w:ilvl w:val="0"/>
          <w:numId w:val="34"/>
        </w:numPr>
        <w:overflowPunct/>
        <w:autoSpaceDE/>
        <w:autoSpaceDN/>
        <w:adjustRightInd/>
        <w:spacing w:after="120"/>
        <w:ind w:left="1287"/>
        <w:textAlignment w:val="auto"/>
        <w:rPr>
          <w:rFonts w:ascii="Arial" w:hAnsi="Arial" w:cs="Arial"/>
          <w:i/>
          <w:iCs/>
        </w:rPr>
      </w:pPr>
      <w:r w:rsidRPr="001765FB">
        <w:rPr>
          <w:rFonts w:ascii="Arial" w:hAnsi="Arial" w:cs="Arial"/>
          <w:i/>
          <w:iCs/>
        </w:rPr>
        <w:t xml:space="preserve">Assumption 2 is incorrect.  </w:t>
      </w:r>
    </w:p>
    <w:p w14:paraId="185D221B" w14:textId="77777777" w:rsidR="00243420" w:rsidRPr="001765FB" w:rsidRDefault="00243420" w:rsidP="001765FB">
      <w:pPr>
        <w:pStyle w:val="ListParagraph"/>
        <w:numPr>
          <w:ilvl w:val="1"/>
          <w:numId w:val="34"/>
        </w:numPr>
        <w:overflowPunct/>
        <w:autoSpaceDE/>
        <w:autoSpaceDN/>
        <w:adjustRightInd/>
        <w:spacing w:after="120"/>
        <w:ind w:left="2007"/>
        <w:textAlignment w:val="auto"/>
        <w:rPr>
          <w:rFonts w:ascii="Arial" w:hAnsi="Arial" w:cs="Arial"/>
          <w:i/>
          <w:iCs/>
        </w:rPr>
      </w:pPr>
      <w:r w:rsidRPr="001765FB">
        <w:rPr>
          <w:rFonts w:ascii="Arial" w:hAnsi="Arial" w:cs="Arial"/>
          <w:i/>
          <w:iCs/>
        </w:rPr>
        <w:t xml:space="preserve">UE is configured with one RI restriction for NCJT if csi-ReportMode-r17 is set to ‘Mode1’ and numberOfSingleTRP-CSI-Mode1-r17 is set to ‘n0’, otherwise UE is configured with two RI restrictions for </w:t>
      </w:r>
      <w:proofErr w:type="spellStart"/>
      <w:r w:rsidRPr="001765FB">
        <w:rPr>
          <w:rFonts w:ascii="Arial" w:hAnsi="Arial" w:cs="Arial"/>
          <w:i/>
          <w:iCs/>
        </w:rPr>
        <w:t>sTRP</w:t>
      </w:r>
      <w:proofErr w:type="spellEnd"/>
      <w:r w:rsidRPr="001765FB">
        <w:rPr>
          <w:rFonts w:ascii="Arial" w:hAnsi="Arial" w:cs="Arial"/>
          <w:i/>
          <w:iCs/>
        </w:rPr>
        <w:t xml:space="preserve"> and NCJT respectively.</w:t>
      </w:r>
    </w:p>
    <w:p w14:paraId="47F22BF1" w14:textId="77777777" w:rsidR="00243420" w:rsidRPr="00F476D7" w:rsidRDefault="00243420" w:rsidP="001765FB">
      <w:pPr>
        <w:pStyle w:val="ListParagraph"/>
        <w:numPr>
          <w:ilvl w:val="0"/>
          <w:numId w:val="34"/>
        </w:numPr>
        <w:overflowPunct/>
        <w:autoSpaceDE/>
        <w:autoSpaceDN/>
        <w:adjustRightInd/>
        <w:spacing w:after="120"/>
        <w:ind w:left="1287"/>
        <w:textAlignment w:val="auto"/>
        <w:rPr>
          <w:rFonts w:ascii="Arial" w:hAnsi="Arial" w:cs="Arial"/>
        </w:rPr>
      </w:pPr>
      <w:r w:rsidRPr="001765FB">
        <w:rPr>
          <w:rFonts w:ascii="Arial" w:hAnsi="Arial" w:cs="Arial"/>
          <w:i/>
          <w:iCs/>
        </w:rPr>
        <w:t>Assumption 3 is correct</w:t>
      </w:r>
    </w:p>
    <w:p w14:paraId="6CF24669" w14:textId="77777777" w:rsidR="00652B5B" w:rsidRDefault="00652B5B" w:rsidP="00717C34">
      <w:pPr>
        <w:pStyle w:val="BodyText"/>
      </w:pPr>
    </w:p>
    <w:p w14:paraId="4C73C800" w14:textId="1B1530BB" w:rsidR="00892CE4" w:rsidRDefault="00892CE4" w:rsidP="00717C34">
      <w:pPr>
        <w:pStyle w:val="BodyText"/>
      </w:pPr>
      <w:r>
        <w:t xml:space="preserve">The in LS in </w:t>
      </w:r>
      <w:r w:rsidRPr="00892CE4">
        <w:t>R2-2204120</w:t>
      </w:r>
      <w:r>
        <w:t>:</w:t>
      </w:r>
    </w:p>
    <w:p w14:paraId="57AB313E" w14:textId="77777777" w:rsidR="00F85CB6" w:rsidRPr="00892CE4" w:rsidRDefault="00F85CB6" w:rsidP="00892CE4">
      <w:pPr>
        <w:spacing w:after="120"/>
        <w:ind w:left="567"/>
        <w:jc w:val="both"/>
        <w:rPr>
          <w:rFonts w:ascii="Arial" w:hAnsi="Arial" w:cs="Arial"/>
          <w:b/>
          <w:bCs/>
          <w:i/>
          <w:iCs/>
          <w:sz w:val="24"/>
          <w:szCs w:val="24"/>
        </w:rPr>
      </w:pPr>
      <w:r w:rsidRPr="00892CE4">
        <w:rPr>
          <w:rFonts w:ascii="Arial" w:hAnsi="Arial" w:cs="Arial"/>
          <w:b/>
          <w:bCs/>
          <w:i/>
          <w:iCs/>
          <w:sz w:val="24"/>
          <w:szCs w:val="24"/>
        </w:rPr>
        <w:t>2. Follow up answer to a remaining question in R2-2202002</w:t>
      </w:r>
    </w:p>
    <w:p w14:paraId="5D8CF81B" w14:textId="77777777" w:rsidR="00F85CB6" w:rsidRPr="00892CE4" w:rsidRDefault="00F85CB6" w:rsidP="00892CE4">
      <w:pPr>
        <w:spacing w:after="120"/>
        <w:ind w:left="567"/>
        <w:jc w:val="both"/>
        <w:rPr>
          <w:rFonts w:ascii="Arial" w:hAnsi="Arial" w:cs="Arial"/>
          <w:i/>
          <w:iCs/>
        </w:rPr>
      </w:pPr>
      <w:r w:rsidRPr="00892CE4">
        <w:rPr>
          <w:rFonts w:ascii="Arial" w:hAnsi="Arial" w:cs="Arial"/>
          <w:i/>
          <w:iCs/>
        </w:rPr>
        <w:t>RAN1 made the following additional agreement related to Question 3.1 in R2-2202002:</w:t>
      </w:r>
    </w:p>
    <w:p w14:paraId="041702D2" w14:textId="77777777" w:rsidR="00F85CB6" w:rsidRPr="00892CE4" w:rsidRDefault="00F85CB6" w:rsidP="00892CE4">
      <w:pPr>
        <w:suppressAutoHyphens/>
        <w:snapToGrid w:val="0"/>
        <w:ind w:left="567"/>
        <w:jc w:val="both"/>
        <w:rPr>
          <w:rFonts w:ascii="Arial" w:hAnsi="Arial" w:cs="Arial"/>
          <w:bCs/>
          <w:i/>
          <w:iCs/>
          <w:szCs w:val="22"/>
          <w:lang w:eastAsia="zh-CN"/>
        </w:rPr>
      </w:pPr>
      <w:r w:rsidRPr="00892CE4">
        <w:rPr>
          <w:rFonts w:ascii="Arial" w:hAnsi="Arial" w:cs="Arial"/>
          <w:b/>
          <w:bCs/>
          <w:i/>
          <w:iCs/>
          <w:szCs w:val="22"/>
          <w:lang w:eastAsia="zh-CN"/>
        </w:rPr>
        <w:t>Question 3.1:</w:t>
      </w:r>
      <w:r w:rsidRPr="00892CE4">
        <w:rPr>
          <w:rFonts w:ascii="Arial" w:hAnsi="Arial" w:cs="Arial"/>
          <w:bCs/>
          <w:i/>
          <w:iCs/>
          <w:szCs w:val="22"/>
          <w:lang w:eastAsia="zh-CN"/>
        </w:rPr>
        <w:t xml:space="preserve"> Which CBSRs are intended to be used and whether there are specific restrictions to be applied for the RRC configuration? </w:t>
      </w:r>
      <w:proofErr w:type="gramStart"/>
      <w:r w:rsidRPr="00892CE4">
        <w:rPr>
          <w:rFonts w:ascii="Arial" w:hAnsi="Arial" w:cs="Arial"/>
          <w:bCs/>
          <w:i/>
          <w:iCs/>
          <w:szCs w:val="22"/>
          <w:lang w:eastAsia="zh-CN"/>
        </w:rPr>
        <w:t>Also</w:t>
      </w:r>
      <w:proofErr w:type="gramEnd"/>
      <w:r w:rsidRPr="00892CE4">
        <w:rPr>
          <w:rFonts w:ascii="Arial" w:hAnsi="Arial" w:cs="Arial"/>
          <w:bCs/>
          <w:i/>
          <w:iCs/>
          <w:szCs w:val="22"/>
          <w:lang w:eastAsia="zh-CN"/>
        </w:rPr>
        <w:t xml:space="preserve"> whether is it introduced for both typeI-SinglePanel1 and typeI-SinglePanel2 and also for both 2Tx and more than 2Tx?</w:t>
      </w:r>
    </w:p>
    <w:p w14:paraId="01D3F20F" w14:textId="77777777" w:rsidR="00F85CB6" w:rsidRPr="00892CE4" w:rsidRDefault="00F85CB6" w:rsidP="00892CE4">
      <w:pPr>
        <w:suppressAutoHyphens/>
        <w:snapToGrid w:val="0"/>
        <w:ind w:left="567"/>
        <w:jc w:val="both"/>
        <w:rPr>
          <w:rFonts w:ascii="Arial" w:hAnsi="Arial" w:cs="Arial"/>
          <w:bCs/>
          <w:i/>
          <w:iCs/>
          <w:szCs w:val="22"/>
          <w:lang w:eastAsia="zh-CN"/>
        </w:rPr>
      </w:pPr>
    </w:p>
    <w:p w14:paraId="3AF9CCAB" w14:textId="77777777" w:rsidR="00F85CB6" w:rsidRPr="00892CE4" w:rsidRDefault="00F85CB6" w:rsidP="00892CE4">
      <w:pPr>
        <w:suppressAutoHyphens/>
        <w:snapToGrid w:val="0"/>
        <w:ind w:left="567"/>
        <w:jc w:val="both"/>
        <w:rPr>
          <w:rFonts w:ascii="Arial" w:hAnsi="Arial" w:cs="Arial"/>
          <w:bCs/>
          <w:i/>
          <w:iCs/>
          <w:szCs w:val="22"/>
          <w:lang w:eastAsia="zh-CN"/>
        </w:rPr>
      </w:pPr>
      <w:r w:rsidRPr="00892CE4">
        <w:rPr>
          <w:rFonts w:ascii="Arial" w:hAnsi="Arial" w:cs="Arial"/>
          <w:b/>
          <w:bCs/>
          <w:i/>
          <w:iCs/>
          <w:szCs w:val="22"/>
          <w:lang w:eastAsia="zh-CN"/>
        </w:rPr>
        <w:lastRenderedPageBreak/>
        <w:t>Answer 3.1:</w:t>
      </w:r>
      <w:r w:rsidRPr="00892CE4">
        <w:rPr>
          <w:rFonts w:ascii="Arial" w:hAnsi="Arial" w:cs="Arial"/>
          <w:bCs/>
          <w:i/>
          <w:iCs/>
          <w:szCs w:val="22"/>
          <w:lang w:eastAsia="zh-CN"/>
        </w:rPr>
        <w:t> RAN1 agreed that ‘</w:t>
      </w:r>
      <w:proofErr w:type="spellStart"/>
      <w:r w:rsidRPr="00892CE4">
        <w:rPr>
          <w:rFonts w:ascii="Arial" w:hAnsi="Arial" w:cs="Arial"/>
          <w:bCs/>
          <w:i/>
          <w:iCs/>
          <w:szCs w:val="22"/>
          <w:lang w:eastAsia="zh-CN"/>
        </w:rPr>
        <w:t>typeI-SinglePanel</w:t>
      </w:r>
      <w:proofErr w:type="spellEnd"/>
      <w:r w:rsidRPr="00892CE4">
        <w:rPr>
          <w:rFonts w:ascii="Arial" w:hAnsi="Arial" w:cs="Arial"/>
          <w:bCs/>
          <w:i/>
          <w:iCs/>
          <w:szCs w:val="22"/>
          <w:lang w:eastAsia="zh-CN"/>
        </w:rPr>
        <w:t xml:space="preserve">’ codebook is supported for </w:t>
      </w:r>
      <w:proofErr w:type="spellStart"/>
      <w:r w:rsidRPr="00892CE4">
        <w:rPr>
          <w:rFonts w:ascii="Arial" w:hAnsi="Arial" w:cs="Arial"/>
          <w:bCs/>
          <w:i/>
          <w:iCs/>
          <w:szCs w:val="22"/>
          <w:lang w:eastAsia="zh-CN"/>
        </w:rPr>
        <w:t>mTRP</w:t>
      </w:r>
      <w:proofErr w:type="spellEnd"/>
      <w:r w:rsidRPr="00892CE4">
        <w:rPr>
          <w:rFonts w:ascii="Arial" w:hAnsi="Arial" w:cs="Arial"/>
          <w:bCs/>
          <w:i/>
          <w:iCs/>
          <w:szCs w:val="22"/>
          <w:lang w:eastAsia="zh-CN"/>
        </w:rPr>
        <w:t xml:space="preserve"> CSI; hence, there is no further restriction that needs to be introduced.  The </w:t>
      </w:r>
      <w:proofErr w:type="spellStart"/>
      <w:r w:rsidRPr="00892CE4">
        <w:rPr>
          <w:rFonts w:ascii="Arial" w:hAnsi="Arial" w:cs="Arial"/>
          <w:bCs/>
          <w:i/>
          <w:iCs/>
          <w:szCs w:val="22"/>
          <w:lang w:eastAsia="zh-CN"/>
        </w:rPr>
        <w:t>mth</w:t>
      </w:r>
      <w:proofErr w:type="spellEnd"/>
      <w:r w:rsidRPr="00892CE4">
        <w:rPr>
          <w:rFonts w:ascii="Arial" w:hAnsi="Arial" w:cs="Arial"/>
          <w:bCs/>
          <w:i/>
          <w:iCs/>
          <w:szCs w:val="22"/>
          <w:lang w:eastAsia="zh-CN"/>
        </w:rPr>
        <w:t xml:space="preserve"> (m=1,2) CBSR is to be used when computing the PMI corresponding to the NZP CSI-RS resource for channel measurement from the </w:t>
      </w:r>
      <w:proofErr w:type="spellStart"/>
      <w:r w:rsidRPr="00892CE4">
        <w:rPr>
          <w:rFonts w:ascii="Arial" w:hAnsi="Arial" w:cs="Arial"/>
          <w:bCs/>
          <w:i/>
          <w:iCs/>
          <w:szCs w:val="22"/>
          <w:lang w:eastAsia="zh-CN"/>
        </w:rPr>
        <w:t>mth</w:t>
      </w:r>
      <w:proofErr w:type="spellEnd"/>
      <w:r w:rsidRPr="00892CE4">
        <w:rPr>
          <w:rFonts w:ascii="Arial" w:hAnsi="Arial" w:cs="Arial"/>
          <w:bCs/>
          <w:i/>
          <w:iCs/>
          <w:szCs w:val="22"/>
          <w:lang w:eastAsia="zh-CN"/>
        </w:rPr>
        <w:t xml:space="preserve"> Resource group.  The two CBSRs can be introduced for both 2Tx and more than 2Tx.</w:t>
      </w:r>
    </w:p>
    <w:p w14:paraId="1C2D7DD7" w14:textId="77777777" w:rsidR="00F85CB6" w:rsidRPr="00892CE4" w:rsidRDefault="00F85CB6" w:rsidP="00892CE4">
      <w:pPr>
        <w:pStyle w:val="ListParagraph"/>
        <w:numPr>
          <w:ilvl w:val="0"/>
          <w:numId w:val="31"/>
        </w:numPr>
        <w:suppressAutoHyphens/>
        <w:overflowPunct/>
        <w:autoSpaceDE/>
        <w:adjustRightInd/>
        <w:snapToGrid w:val="0"/>
        <w:ind w:left="1287"/>
        <w:jc w:val="both"/>
        <w:rPr>
          <w:rFonts w:ascii="Arial" w:hAnsi="Arial" w:cs="Arial"/>
          <w:bCs/>
          <w:i/>
          <w:iCs/>
          <w:lang w:eastAsia="zh-CN"/>
        </w:rPr>
      </w:pPr>
      <w:r w:rsidRPr="00892CE4">
        <w:rPr>
          <w:rFonts w:ascii="Arial" w:hAnsi="Arial" w:cs="Arial"/>
          <w:bCs/>
          <w:i/>
          <w:iCs/>
          <w:lang w:eastAsia="zh-CN"/>
        </w:rPr>
        <w:t xml:space="preserve">Note that the CBSR parameter typeI-SinglePanel-codebookSubsetRestriction-i2, configured for semi-open loop, is neither supported nor needed for </w:t>
      </w:r>
      <w:proofErr w:type="spellStart"/>
      <w:r w:rsidRPr="00892CE4">
        <w:rPr>
          <w:rFonts w:ascii="Arial" w:hAnsi="Arial" w:cs="Arial"/>
          <w:bCs/>
          <w:i/>
          <w:iCs/>
          <w:lang w:eastAsia="zh-CN"/>
        </w:rPr>
        <w:t>mTRP</w:t>
      </w:r>
      <w:proofErr w:type="spellEnd"/>
      <w:r w:rsidRPr="00892CE4">
        <w:rPr>
          <w:rFonts w:ascii="Arial" w:hAnsi="Arial" w:cs="Arial"/>
          <w:bCs/>
          <w:i/>
          <w:iCs/>
          <w:lang w:eastAsia="zh-CN"/>
        </w:rPr>
        <w:t xml:space="preserve"> CSI</w:t>
      </w:r>
    </w:p>
    <w:p w14:paraId="184150B0" w14:textId="77777777" w:rsidR="00F85CB6" w:rsidRPr="00892CE4" w:rsidRDefault="00F85CB6" w:rsidP="00892CE4">
      <w:pPr>
        <w:pStyle w:val="ListParagraph"/>
        <w:numPr>
          <w:ilvl w:val="0"/>
          <w:numId w:val="31"/>
        </w:numPr>
        <w:suppressAutoHyphens/>
        <w:overflowPunct/>
        <w:autoSpaceDE/>
        <w:adjustRightInd/>
        <w:snapToGrid w:val="0"/>
        <w:ind w:left="1287"/>
        <w:jc w:val="both"/>
        <w:rPr>
          <w:rFonts w:ascii="Arial" w:hAnsi="Arial" w:cs="Arial"/>
          <w:bCs/>
          <w:i/>
          <w:iCs/>
          <w:lang w:eastAsia="zh-CN"/>
        </w:rPr>
      </w:pPr>
      <w:r w:rsidRPr="00892CE4">
        <w:rPr>
          <w:rFonts w:ascii="Arial" w:hAnsi="Arial" w:cs="Arial"/>
          <w:bCs/>
          <w:i/>
          <w:iCs/>
          <w:lang w:eastAsia="zh-CN"/>
        </w:rPr>
        <w:t>Note that the value of N1 and N2 (and hence the number of ports) is the same for the two CBSR.</w:t>
      </w:r>
    </w:p>
    <w:p w14:paraId="1CC13087" w14:textId="77777777" w:rsidR="00F85CB6" w:rsidRPr="00892CE4" w:rsidRDefault="00F85CB6" w:rsidP="00892CE4">
      <w:pPr>
        <w:pStyle w:val="ListParagraph"/>
        <w:numPr>
          <w:ilvl w:val="0"/>
          <w:numId w:val="31"/>
        </w:numPr>
        <w:suppressAutoHyphens/>
        <w:overflowPunct/>
        <w:autoSpaceDE/>
        <w:adjustRightInd/>
        <w:snapToGrid w:val="0"/>
        <w:ind w:left="1287"/>
        <w:jc w:val="both"/>
        <w:rPr>
          <w:rFonts w:ascii="Arial" w:hAnsi="Arial" w:cs="Arial"/>
          <w:bCs/>
          <w:i/>
          <w:iCs/>
          <w:lang w:eastAsia="zh-CN"/>
        </w:rPr>
      </w:pPr>
      <w:r w:rsidRPr="00892CE4">
        <w:rPr>
          <w:rFonts w:ascii="Arial" w:hAnsi="Arial" w:cs="Arial"/>
          <w:bCs/>
          <w:i/>
          <w:iCs/>
          <w:lang w:eastAsia="zh-CN"/>
        </w:rPr>
        <w:t>Note that the parameters typeI-SinglePanel1 and typeI-SinglePanel2 is not fully clear to RAN1</w:t>
      </w:r>
    </w:p>
    <w:p w14:paraId="3A6F748C" w14:textId="77777777" w:rsidR="00F85CB6" w:rsidRPr="005A5946" w:rsidRDefault="00F85CB6" w:rsidP="00892CE4">
      <w:pPr>
        <w:pStyle w:val="ListParagraph"/>
        <w:numPr>
          <w:ilvl w:val="0"/>
          <w:numId w:val="31"/>
        </w:numPr>
        <w:suppressAutoHyphens/>
        <w:overflowPunct/>
        <w:autoSpaceDE/>
        <w:adjustRightInd/>
        <w:snapToGrid w:val="0"/>
        <w:ind w:left="1287"/>
        <w:jc w:val="both"/>
        <w:rPr>
          <w:rFonts w:ascii="Arial" w:hAnsi="Arial" w:cs="Arial"/>
          <w:bCs/>
          <w:lang w:eastAsia="zh-CN"/>
        </w:rPr>
      </w:pPr>
      <w:r w:rsidRPr="00892CE4">
        <w:rPr>
          <w:rFonts w:ascii="Arial" w:hAnsi="Arial" w:cs="Arial"/>
          <w:bCs/>
          <w:i/>
          <w:iCs/>
          <w:lang w:eastAsia="zh-CN"/>
        </w:rPr>
        <w:t xml:space="preserve">Regarding the two RI restriction parameters, note that RI restriction parameter of a bitmap of size 4 corresponding to rank combinations {1+1, 1+2, 2+1, 2+2} is needed for </w:t>
      </w:r>
      <w:proofErr w:type="spellStart"/>
      <w:r w:rsidRPr="00892CE4">
        <w:rPr>
          <w:rFonts w:ascii="Arial" w:hAnsi="Arial" w:cs="Arial"/>
          <w:bCs/>
          <w:i/>
          <w:iCs/>
          <w:lang w:eastAsia="zh-CN"/>
        </w:rPr>
        <w:t>mTRP</w:t>
      </w:r>
      <w:proofErr w:type="spellEnd"/>
      <w:r w:rsidRPr="00892CE4">
        <w:rPr>
          <w:rFonts w:ascii="Arial" w:hAnsi="Arial" w:cs="Arial"/>
          <w:bCs/>
          <w:i/>
          <w:iCs/>
          <w:lang w:eastAsia="zh-CN"/>
        </w:rPr>
        <w:t xml:space="preserve"> CSI hypotheses (corresponding to any CMR pair) in addition to the existing “</w:t>
      </w:r>
      <w:proofErr w:type="spellStart"/>
      <w:r w:rsidRPr="00892CE4">
        <w:rPr>
          <w:rFonts w:ascii="Arial" w:hAnsi="Arial" w:cs="Arial"/>
          <w:bCs/>
          <w:i/>
          <w:iCs/>
          <w:lang w:eastAsia="zh-CN"/>
        </w:rPr>
        <w:t>typeI</w:t>
      </w:r>
      <w:proofErr w:type="spellEnd"/>
      <w:r w:rsidRPr="00892CE4">
        <w:rPr>
          <w:rFonts w:ascii="Arial" w:hAnsi="Arial" w:cs="Arial"/>
          <w:bCs/>
          <w:i/>
          <w:iCs/>
          <w:lang w:eastAsia="zh-CN"/>
        </w:rPr>
        <w:t>-</w:t>
      </w:r>
      <w:proofErr w:type="spellStart"/>
      <w:r w:rsidRPr="00892CE4">
        <w:rPr>
          <w:rFonts w:ascii="Arial" w:hAnsi="Arial" w:cs="Arial"/>
          <w:bCs/>
          <w:i/>
          <w:iCs/>
          <w:lang w:eastAsia="zh-CN"/>
        </w:rPr>
        <w:t>SinglePanel</w:t>
      </w:r>
      <w:proofErr w:type="spellEnd"/>
      <w:r w:rsidRPr="00892CE4">
        <w:rPr>
          <w:rFonts w:ascii="Arial" w:hAnsi="Arial" w:cs="Arial"/>
          <w:bCs/>
          <w:i/>
          <w:iCs/>
          <w:lang w:eastAsia="zh-CN"/>
        </w:rPr>
        <w:t>-</w:t>
      </w:r>
      <w:proofErr w:type="spellStart"/>
      <w:r w:rsidRPr="00892CE4">
        <w:rPr>
          <w:rFonts w:ascii="Arial" w:hAnsi="Arial" w:cs="Arial"/>
          <w:bCs/>
          <w:i/>
          <w:iCs/>
          <w:lang w:eastAsia="zh-CN"/>
        </w:rPr>
        <w:t>ri</w:t>
      </w:r>
      <w:proofErr w:type="spellEnd"/>
      <w:r w:rsidRPr="00892CE4">
        <w:rPr>
          <w:rFonts w:ascii="Arial" w:hAnsi="Arial" w:cs="Arial"/>
          <w:bCs/>
          <w:i/>
          <w:iCs/>
          <w:lang w:eastAsia="zh-CN"/>
        </w:rPr>
        <w:t>-Restriction” for single-TRP CSI hypotheses (corresponding to any individual CMR).</w:t>
      </w:r>
    </w:p>
    <w:p w14:paraId="6AD71851" w14:textId="238BF0F2" w:rsidR="00F85CB6" w:rsidRDefault="00F85CB6" w:rsidP="00717C34">
      <w:pPr>
        <w:pStyle w:val="BodyText"/>
      </w:pPr>
    </w:p>
    <w:p w14:paraId="4AA727EA" w14:textId="09B31819" w:rsidR="00892CE4" w:rsidRDefault="00892CE4" w:rsidP="00717C34">
      <w:pPr>
        <w:pStyle w:val="BodyText"/>
      </w:pPr>
    </w:p>
    <w:p w14:paraId="36B033A0" w14:textId="2F2B9E09" w:rsidR="00892CE4" w:rsidRDefault="00B02811" w:rsidP="00717C34">
      <w:pPr>
        <w:pStyle w:val="BodyText"/>
      </w:pPr>
      <w:r>
        <w:t xml:space="preserve">While the above RAN1 input does not instruct on the need on </w:t>
      </w:r>
      <w:proofErr w:type="spellStart"/>
      <w:r>
        <w:t>codebookmode</w:t>
      </w:r>
      <w:proofErr w:type="spellEnd"/>
      <w:r>
        <w:t>, there is capability from where this could be deduced:</w:t>
      </w:r>
    </w:p>
    <w:p w14:paraId="375A8DB8" w14:textId="27FBAC81" w:rsidR="00B02811" w:rsidRDefault="00B02811" w:rsidP="00717C34">
      <w:pPr>
        <w:pStyle w:val="BodyText"/>
      </w:pPr>
    </w:p>
    <w:p w14:paraId="44445755" w14:textId="77777777" w:rsidR="005C2DA5" w:rsidRDefault="005C2DA5" w:rsidP="005C2DA5">
      <w:pPr>
        <w:spacing w:before="180"/>
        <w:rPr>
          <w:rFonts w:eastAsiaTheme="minorEastAsia"/>
        </w:rPr>
      </w:pPr>
      <w:r>
        <w:rPr>
          <w:rFonts w:eastAsiaTheme="minorEastAsia"/>
        </w:rPr>
        <w:t xml:space="preserve">According to the UE capability IE, there is a field called codebookModeNCJT-r17, which indicates whether the UE supports both mode1 and mode2, or only supports mode1. By this capability, the network should configure either mode 1 or mode 2 to the UE. Now this codebook mode field is missing in </w:t>
      </w:r>
      <w:r w:rsidRPr="007E3E49">
        <w:rPr>
          <w:rFonts w:eastAsiaTheme="minorEastAsia"/>
          <w:i/>
        </w:rPr>
        <w:t>CodebookConfig-r17</w:t>
      </w:r>
      <w:r>
        <w:rPr>
          <w:rFonts w:eastAsiaTheme="minorEastAsia"/>
        </w:rPr>
        <w:t>.</w:t>
      </w:r>
    </w:p>
    <w:p w14:paraId="0CD7261C" w14:textId="77777777" w:rsidR="005C2DA5" w:rsidRPr="00962B3F" w:rsidRDefault="005C2DA5" w:rsidP="005C2DA5">
      <w:pPr>
        <w:pStyle w:val="PL"/>
      </w:pPr>
      <w:r w:rsidRPr="00962B3F">
        <w:t xml:space="preserve">    mTRP-CSI-EnhancementPerBand-r17             </w:t>
      </w:r>
      <w:r w:rsidRPr="00962B3F">
        <w:rPr>
          <w:color w:val="993366"/>
        </w:rPr>
        <w:t>SEQUENCE</w:t>
      </w:r>
      <w:r w:rsidRPr="00962B3F">
        <w:t xml:space="preserve"> {</w:t>
      </w:r>
    </w:p>
    <w:p w14:paraId="34DDA590" w14:textId="77777777" w:rsidR="005C2DA5" w:rsidRPr="00962B3F" w:rsidRDefault="005C2DA5" w:rsidP="005C2DA5">
      <w:pPr>
        <w:pStyle w:val="PL"/>
      </w:pPr>
      <w:r w:rsidRPr="00962B3F">
        <w:t xml:space="preserve">        maxNumNZP-CSI-RS-r17                        </w:t>
      </w:r>
      <w:r w:rsidRPr="00962B3F">
        <w:rPr>
          <w:color w:val="993366"/>
        </w:rPr>
        <w:t>INTEGER</w:t>
      </w:r>
      <w:r w:rsidRPr="00962B3F">
        <w:t xml:space="preserve"> (2..8),</w:t>
      </w:r>
    </w:p>
    <w:p w14:paraId="3625514A" w14:textId="77777777" w:rsidR="005C2DA5" w:rsidRPr="00962B3F" w:rsidRDefault="005C2DA5" w:rsidP="005C2DA5">
      <w:pPr>
        <w:pStyle w:val="PL"/>
      </w:pPr>
      <w:r w:rsidRPr="00962B3F">
        <w:t xml:space="preserve">        cSI-Report-mode-r17                         </w:t>
      </w:r>
      <w:r w:rsidRPr="00962B3F">
        <w:rPr>
          <w:color w:val="993366"/>
        </w:rPr>
        <w:t>ENUMERATED</w:t>
      </w:r>
      <w:r w:rsidRPr="00962B3F">
        <w:t xml:space="preserve"> {mode1, mode2, both},</w:t>
      </w:r>
    </w:p>
    <w:p w14:paraId="50AC64C4" w14:textId="77777777" w:rsidR="005C2DA5" w:rsidRPr="00962B3F" w:rsidRDefault="005C2DA5" w:rsidP="005C2DA5">
      <w:pPr>
        <w:pStyle w:val="PL"/>
      </w:pPr>
      <w:r w:rsidRPr="00962B3F">
        <w:t xml:space="preserve">        supportedComboAcrossCCs-r17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CSI-MultiTRP-SupportedCombinations-r17,</w:t>
      </w:r>
    </w:p>
    <w:p w14:paraId="00A287BA" w14:textId="77777777" w:rsidR="005C2DA5" w:rsidRPr="00962B3F" w:rsidRDefault="005C2DA5" w:rsidP="005C2DA5">
      <w:pPr>
        <w:pStyle w:val="PL"/>
      </w:pPr>
      <w:r w:rsidRPr="00962B3F">
        <w:t xml:space="preserve">        </w:t>
      </w:r>
      <w:r w:rsidRPr="002F037A">
        <w:rPr>
          <w:highlight w:val="cyan"/>
        </w:rPr>
        <w:t xml:space="preserve">codebookModeNCJT-r17                        </w:t>
      </w:r>
      <w:r w:rsidRPr="002F037A">
        <w:rPr>
          <w:color w:val="993366"/>
          <w:highlight w:val="cyan"/>
        </w:rPr>
        <w:t>ENUMERATED</w:t>
      </w:r>
      <w:r w:rsidRPr="002F037A">
        <w:rPr>
          <w:highlight w:val="cyan"/>
        </w:rPr>
        <w:t>{mode1,mode1And2}</w:t>
      </w:r>
    </w:p>
    <w:p w14:paraId="763D99D9" w14:textId="77777777" w:rsidR="005C2DA5" w:rsidRPr="00F53248" w:rsidRDefault="005C2DA5" w:rsidP="005C2DA5">
      <w:pPr>
        <w:pStyle w:val="PL"/>
      </w:pPr>
      <w:r w:rsidRPr="00962B3F">
        <w:t xml:space="preserve">    }                                                                          </w:t>
      </w:r>
      <w:r>
        <w:t xml:space="preserve">        </w:t>
      </w:r>
      <w:r w:rsidRPr="00962B3F">
        <w:rPr>
          <w:color w:val="993366"/>
        </w:rPr>
        <w:t>OPTIONAL</w:t>
      </w:r>
      <w:r w:rsidRPr="00962B3F">
        <w:t xml:space="preserve">, </w:t>
      </w:r>
      <w:r>
        <w:t xml:space="preserve">                      </w:t>
      </w:r>
      <w:r w:rsidRPr="00962B3F">
        <w:t xml:space="preserve">                                                                                               </w:t>
      </w:r>
    </w:p>
    <w:p w14:paraId="7D159079" w14:textId="15EE2285" w:rsidR="00B02811" w:rsidRDefault="00B02811" w:rsidP="00717C34">
      <w:pPr>
        <w:pStyle w:val="BodyText"/>
      </w:pPr>
    </w:p>
    <w:p w14:paraId="6BAEFF16" w14:textId="337CE6BB" w:rsidR="005C2DA5" w:rsidRDefault="005C2DA5" w:rsidP="00717C34">
      <w:pPr>
        <w:pStyle w:val="BodyText"/>
      </w:pPr>
    </w:p>
    <w:p w14:paraId="59AC5199" w14:textId="69B8DE00" w:rsidR="005C2DA5" w:rsidRDefault="005C2DA5" w:rsidP="00717C34">
      <w:pPr>
        <w:pStyle w:val="BodyText"/>
      </w:pPr>
      <w:r>
        <w:t xml:space="preserve">RAN2 should discuss whether it is ok to deduce based on the exiting capability that this parameter </w:t>
      </w:r>
      <w:proofErr w:type="spellStart"/>
      <w:r>
        <w:t>codebookmode</w:t>
      </w:r>
      <w:proofErr w:type="spellEnd"/>
      <w:r>
        <w:t xml:space="preserve"> is indeed missing or if RAN2 should send LS to Ran1 to confirm.</w:t>
      </w:r>
    </w:p>
    <w:p w14:paraId="7429A766" w14:textId="7D07E87D" w:rsidR="005C2DA5" w:rsidRDefault="005C2DA5" w:rsidP="00717C34">
      <w:pPr>
        <w:pStyle w:val="BodyText"/>
      </w:pPr>
    </w:p>
    <w:p w14:paraId="4124729E" w14:textId="77777777" w:rsidR="005C2DA5" w:rsidRDefault="005C2DA5" w:rsidP="005C2DA5">
      <w:pPr>
        <w:pStyle w:val="BodyText"/>
      </w:pPr>
    </w:p>
    <w:p w14:paraId="2E4DF343" w14:textId="77777777" w:rsidR="005C2DA5" w:rsidRDefault="005C2DA5" w:rsidP="005C2DA5">
      <w:pPr>
        <w:pStyle w:val="BodyText"/>
      </w:pPr>
    </w:p>
    <w:p w14:paraId="7F7A1F56" w14:textId="3D475747" w:rsidR="005C2DA5" w:rsidRPr="00A04F49" w:rsidRDefault="005C2DA5" w:rsidP="005C2DA5">
      <w:pPr>
        <w:pStyle w:val="Proposal"/>
      </w:pPr>
      <w:bookmarkStart w:id="52" w:name="_Toc115973596"/>
      <w:r>
        <w:t xml:space="preserve">RAN2 </w:t>
      </w:r>
      <w:r>
        <w:t xml:space="preserve">discuss whether LS is needed to </w:t>
      </w:r>
      <w:proofErr w:type="gramStart"/>
      <w:r>
        <w:t>RAN1</w:t>
      </w:r>
      <w:proofErr w:type="gramEnd"/>
      <w:r>
        <w:t xml:space="preserve"> or it can be </w:t>
      </w:r>
      <w:r w:rsidR="006D54A5">
        <w:t xml:space="preserve">concluded that the parameter </w:t>
      </w:r>
      <w:proofErr w:type="spellStart"/>
      <w:r w:rsidR="006D54A5">
        <w:t>codebookmode</w:t>
      </w:r>
      <w:proofErr w:type="spellEnd"/>
      <w:r w:rsidR="006D54A5">
        <w:t xml:space="preserve"> is needs to be added to CodebokConfig-r17</w:t>
      </w:r>
      <w:r w:rsidR="00C07F9B">
        <w:t>.</w:t>
      </w:r>
      <w:bookmarkEnd w:id="52"/>
    </w:p>
    <w:p w14:paraId="0B1129D2" w14:textId="77777777" w:rsidR="005C2DA5" w:rsidRDefault="005C2DA5" w:rsidP="005C2DA5">
      <w:pPr>
        <w:pStyle w:val="BodyText"/>
      </w:pPr>
    </w:p>
    <w:p w14:paraId="2C7E0F45" w14:textId="77777777" w:rsidR="005C2DA5" w:rsidRDefault="005C2DA5" w:rsidP="005C2DA5">
      <w:pPr>
        <w:pStyle w:val="BodyText"/>
      </w:pPr>
    </w:p>
    <w:p w14:paraId="336F0E1B" w14:textId="24943BF2" w:rsidR="005C2DA5" w:rsidRDefault="005C2DA5" w:rsidP="00717C34">
      <w:pPr>
        <w:pStyle w:val="BodyText"/>
      </w:pPr>
    </w:p>
    <w:p w14:paraId="65CC84BC" w14:textId="77777777" w:rsidR="005C2DA5" w:rsidRPr="00CE0424" w:rsidRDefault="005C2DA5" w:rsidP="00717C34">
      <w:pPr>
        <w:pStyle w:val="BodyText"/>
      </w:pPr>
    </w:p>
    <w:p w14:paraId="213E8895" w14:textId="3A2C7F02" w:rsidR="004000E8" w:rsidRPr="00CE0424" w:rsidRDefault="00230D18" w:rsidP="00CE0424">
      <w:pPr>
        <w:pStyle w:val="Heading1"/>
      </w:pPr>
      <w:bookmarkStart w:id="53" w:name="_Ref178064866"/>
      <w:r>
        <w:t>2</w:t>
      </w:r>
      <w:r>
        <w:tab/>
      </w:r>
      <w:r w:rsidR="004000E8" w:rsidRPr="00CE0424">
        <w:t>Discussion</w:t>
      </w:r>
      <w:bookmarkEnd w:id="53"/>
      <w:r w:rsidR="00214435">
        <w:t xml:space="preserve"> on </w:t>
      </w:r>
      <w:r w:rsidR="00214435">
        <w:t>LS in R4-2214972</w:t>
      </w:r>
    </w:p>
    <w:p w14:paraId="62438CC6" w14:textId="77777777" w:rsidR="006E74DE" w:rsidRDefault="006E74DE" w:rsidP="006E74DE">
      <w:pPr>
        <w:pStyle w:val="BodyText"/>
      </w:pPr>
      <w:r>
        <w:t>RAN2 received an LS in R4-2214972 from RAN4 which has set of questions pointed to both RAN1 and RAN2</w:t>
      </w:r>
    </w:p>
    <w:p w14:paraId="547C6D75" w14:textId="77777777" w:rsidR="006E74DE" w:rsidRPr="00800A8B" w:rsidRDefault="006E74DE" w:rsidP="006E74DE">
      <w:pPr>
        <w:spacing w:after="120"/>
        <w:ind w:left="567"/>
        <w:rPr>
          <w:rFonts w:ascii="Arial" w:hAnsi="Arial" w:cs="Arial"/>
          <w:b/>
          <w:i/>
          <w:iCs/>
        </w:rPr>
      </w:pPr>
      <w:r w:rsidRPr="00800A8B">
        <w:rPr>
          <w:rFonts w:ascii="Arial" w:hAnsi="Arial" w:cs="Arial"/>
          <w:b/>
          <w:i/>
          <w:iCs/>
        </w:rPr>
        <w:t>Overall Description:</w:t>
      </w:r>
    </w:p>
    <w:p w14:paraId="44800010" w14:textId="77777777" w:rsidR="006E74DE" w:rsidRPr="00800A8B" w:rsidRDefault="006E74DE" w:rsidP="006E74DE">
      <w:pPr>
        <w:spacing w:after="120"/>
        <w:ind w:left="567"/>
        <w:jc w:val="both"/>
        <w:rPr>
          <w:i/>
          <w:iCs/>
          <w:sz w:val="22"/>
          <w:lang w:eastAsia="zh-CN"/>
        </w:rPr>
      </w:pPr>
      <w:r w:rsidRPr="00800A8B">
        <w:rPr>
          <w:i/>
          <w:iCs/>
          <w:sz w:val="22"/>
          <w:lang w:eastAsia="zh-CN"/>
        </w:rPr>
        <w:t xml:space="preserve">In RAN4 #103-e and RAN4 #104-e meetings, RAN4 has discussed UL TCI state switching delay requirements for unified TCI. The delay requirements are based on whether the pathloss reference RS in the TCI state is maintained or not. </w:t>
      </w:r>
    </w:p>
    <w:p w14:paraId="7D8F487D" w14:textId="77777777" w:rsidR="006E74DE" w:rsidRPr="00800A8B" w:rsidRDefault="006E74DE" w:rsidP="006E74DE">
      <w:pPr>
        <w:snapToGrid w:val="0"/>
        <w:ind w:left="567"/>
        <w:jc w:val="both"/>
        <w:rPr>
          <w:i/>
          <w:iCs/>
          <w:sz w:val="22"/>
          <w:lang w:eastAsia="zh-CN"/>
        </w:rPr>
      </w:pPr>
      <w:r w:rsidRPr="00800A8B">
        <w:rPr>
          <w:i/>
          <w:iCs/>
          <w:sz w:val="22"/>
          <w:lang w:eastAsia="zh-CN"/>
        </w:rPr>
        <w:t>In RAN1 #105, it’s agreed that the UE maintains the PL-RS of the activated UL TCI state or (if applicable) joint TCI state, which is as follows:</w:t>
      </w:r>
    </w:p>
    <w:tbl>
      <w:tblPr>
        <w:tblStyle w:val="TableGrid"/>
        <w:tblW w:w="0" w:type="auto"/>
        <w:tblInd w:w="567" w:type="dxa"/>
        <w:tblLook w:val="04A0" w:firstRow="1" w:lastRow="0" w:firstColumn="1" w:lastColumn="0" w:noHBand="0" w:noVBand="1"/>
      </w:tblPr>
      <w:tblGrid>
        <w:gridCol w:w="9617"/>
      </w:tblGrid>
      <w:tr w:rsidR="006E74DE" w:rsidRPr="00800A8B" w14:paraId="43A0DD06" w14:textId="77777777" w:rsidTr="00F73A1F">
        <w:tc>
          <w:tcPr>
            <w:tcW w:w="9617" w:type="dxa"/>
          </w:tcPr>
          <w:p w14:paraId="7CDCEC13" w14:textId="77777777" w:rsidR="006E74DE" w:rsidRPr="00800A8B" w:rsidRDefault="006E74DE" w:rsidP="00F73A1F">
            <w:pPr>
              <w:snapToGrid w:val="0"/>
              <w:jc w:val="both"/>
              <w:rPr>
                <w:b/>
                <w:i/>
                <w:iCs/>
                <w:highlight w:val="green"/>
              </w:rPr>
            </w:pPr>
            <w:r w:rsidRPr="00800A8B">
              <w:rPr>
                <w:b/>
                <w:i/>
                <w:iCs/>
                <w:highlight w:val="green"/>
              </w:rPr>
              <w:t>Agreement</w:t>
            </w:r>
          </w:p>
          <w:p w14:paraId="4259A118" w14:textId="77777777" w:rsidR="006E74DE" w:rsidRPr="00800A8B" w:rsidRDefault="006E74DE" w:rsidP="00F73A1F">
            <w:pPr>
              <w:snapToGrid w:val="0"/>
              <w:jc w:val="both"/>
              <w:rPr>
                <w:i/>
                <w:iCs/>
                <w:highlight w:val="green"/>
              </w:rPr>
            </w:pPr>
          </w:p>
          <w:p w14:paraId="0385E9DE" w14:textId="77777777" w:rsidR="006E74DE" w:rsidRPr="00800A8B" w:rsidRDefault="006E74DE" w:rsidP="00F73A1F">
            <w:pPr>
              <w:snapToGrid w:val="0"/>
              <w:jc w:val="both"/>
              <w:rPr>
                <w:i/>
                <w:iCs/>
              </w:rPr>
            </w:pPr>
            <w:r w:rsidRPr="00800A8B">
              <w:rPr>
                <w:i/>
                <w:iCs/>
              </w:rPr>
              <w:t>On path-loss measurement for Rel.17 unified TCI framework, a PL-RS (configured for path-loss calculation) is either included in</w:t>
            </w:r>
            <w:r w:rsidRPr="00800A8B">
              <w:rPr>
                <w:rStyle w:val="apple-converted-space"/>
                <w:i/>
                <w:iCs/>
              </w:rPr>
              <w:t xml:space="preserve"> UL TCI state or (if applicable) joint TCI state or associated with </w:t>
            </w:r>
            <w:r w:rsidRPr="00800A8B">
              <w:rPr>
                <w:i/>
                <w:iCs/>
              </w:rPr>
              <w:t>UL TCI state or (if applicable) joint TCI state.</w:t>
            </w:r>
          </w:p>
          <w:p w14:paraId="43699C73" w14:textId="77777777" w:rsidR="006E74DE" w:rsidRPr="00800A8B" w:rsidRDefault="006E74DE" w:rsidP="00F73A1F">
            <w:pPr>
              <w:pStyle w:val="ListParagraph"/>
              <w:numPr>
                <w:ilvl w:val="0"/>
                <w:numId w:val="29"/>
              </w:numPr>
              <w:overflowPunct/>
              <w:autoSpaceDE/>
              <w:autoSpaceDN/>
              <w:adjustRightInd/>
              <w:snapToGrid w:val="0"/>
              <w:jc w:val="both"/>
              <w:textAlignment w:val="auto"/>
              <w:rPr>
                <w:i/>
                <w:iCs/>
                <w:lang w:eastAsia="ko-KR"/>
              </w:rPr>
            </w:pPr>
            <w:r w:rsidRPr="00800A8B">
              <w:rPr>
                <w:rStyle w:val="msoins0"/>
                <w:rFonts w:eastAsia="Times New Roman"/>
                <w:i/>
                <w:iCs/>
              </w:rPr>
              <w:t>Whether a UE supports “beam misalignment or not” (detailed definition FFS)</w:t>
            </w:r>
            <w:r w:rsidRPr="00800A8B">
              <w:rPr>
                <w:rStyle w:val="apple-converted-space"/>
                <w:rFonts w:eastAsia="Times New Roman"/>
                <w:i/>
                <w:iCs/>
              </w:rPr>
              <w:t> </w:t>
            </w:r>
            <w:r w:rsidRPr="00800A8B">
              <w:rPr>
                <w:rStyle w:val="msoins0"/>
                <w:rFonts w:eastAsia="Times New Roman"/>
                <w:i/>
                <w:iCs/>
              </w:rPr>
              <w:t>between</w:t>
            </w:r>
            <w:r w:rsidRPr="00800A8B">
              <w:rPr>
                <w:rStyle w:val="apple-converted-space"/>
                <w:rFonts w:eastAsia="Times New Roman"/>
                <w:i/>
                <w:iCs/>
              </w:rPr>
              <w:t> </w:t>
            </w:r>
            <w:r w:rsidRPr="00800A8B">
              <w:rPr>
                <w:rStyle w:val="apple-converted-space"/>
                <w:i/>
                <w:iCs/>
                <w:lang w:eastAsia="ja-JP"/>
              </w:rPr>
              <w:t>the</w:t>
            </w:r>
            <w:r w:rsidRPr="00800A8B">
              <w:rPr>
                <w:i/>
                <w:iCs/>
                <w:lang w:eastAsia="ja-JP"/>
              </w:rPr>
              <w:t xml:space="preserve"> DL </w:t>
            </w:r>
            <w:r w:rsidRPr="00800A8B">
              <w:rPr>
                <w:rFonts w:eastAsia="Times New Roman"/>
                <w:i/>
                <w:iCs/>
              </w:rPr>
              <w:t xml:space="preserve">source </w:t>
            </w:r>
            <w:r w:rsidRPr="00800A8B">
              <w:rPr>
                <w:i/>
                <w:iCs/>
                <w:lang w:eastAsia="ja-JP"/>
              </w:rPr>
              <w:t>RS in</w:t>
            </w:r>
            <w:r w:rsidRPr="00800A8B">
              <w:rPr>
                <w:rStyle w:val="apple-converted-space"/>
                <w:i/>
                <w:iCs/>
                <w:lang w:eastAsia="ja-JP"/>
              </w:rPr>
              <w:t> </w:t>
            </w:r>
            <w:r w:rsidRPr="00800A8B">
              <w:rPr>
                <w:i/>
                <w:iCs/>
                <w:lang w:eastAsia="ja-JP"/>
              </w:rPr>
              <w:t>the UL or (if applicable) joint TCI state</w:t>
            </w:r>
            <w:r w:rsidRPr="00800A8B">
              <w:rPr>
                <w:rStyle w:val="apple-converted-space"/>
                <w:i/>
                <w:iCs/>
                <w:lang w:eastAsia="ja-JP"/>
              </w:rPr>
              <w:t> </w:t>
            </w:r>
            <w:r w:rsidRPr="00800A8B">
              <w:rPr>
                <w:i/>
                <w:iCs/>
                <w:lang w:eastAsia="ja-JP"/>
              </w:rPr>
              <w:t>to provide spatial relation indication and the PL-RS is a UE capability</w:t>
            </w:r>
          </w:p>
          <w:p w14:paraId="45A3C776" w14:textId="77777777" w:rsidR="006E74DE" w:rsidRPr="00800A8B" w:rsidRDefault="006E74DE" w:rsidP="00F73A1F">
            <w:pPr>
              <w:pStyle w:val="ListParagraph"/>
              <w:numPr>
                <w:ilvl w:val="1"/>
                <w:numId w:val="29"/>
              </w:numPr>
              <w:overflowPunct/>
              <w:autoSpaceDE/>
              <w:autoSpaceDN/>
              <w:adjustRightInd/>
              <w:snapToGrid w:val="0"/>
              <w:jc w:val="both"/>
              <w:textAlignment w:val="auto"/>
              <w:rPr>
                <w:i/>
                <w:iCs/>
                <w:lang w:eastAsia="ko-KR"/>
              </w:rPr>
            </w:pPr>
            <w:r w:rsidRPr="00800A8B">
              <w:rPr>
                <w:i/>
                <w:iCs/>
                <w:lang w:eastAsia="ja-JP"/>
              </w:rPr>
              <w:t>Note: The term “</w:t>
            </w:r>
            <w:r w:rsidRPr="00800A8B">
              <w:rPr>
                <w:rStyle w:val="msoins0"/>
                <w:rFonts w:eastAsia="Times New Roman"/>
                <w:i/>
                <w:iCs/>
              </w:rPr>
              <w:t>beam misalignment</w:t>
            </w:r>
            <w:r w:rsidRPr="00800A8B">
              <w:rPr>
                <w:i/>
                <w:iCs/>
                <w:lang w:eastAsia="ja-JP"/>
              </w:rPr>
              <w:t>” is for discussion purpose only</w:t>
            </w:r>
          </w:p>
          <w:p w14:paraId="3727D1FC" w14:textId="77777777" w:rsidR="006E74DE" w:rsidRPr="00800A8B" w:rsidRDefault="006E74DE" w:rsidP="00F73A1F">
            <w:pPr>
              <w:pStyle w:val="ListParagraph"/>
              <w:numPr>
                <w:ilvl w:val="0"/>
                <w:numId w:val="29"/>
              </w:numPr>
              <w:overflowPunct/>
              <w:autoSpaceDE/>
              <w:autoSpaceDN/>
              <w:adjustRightInd/>
              <w:snapToGrid w:val="0"/>
              <w:jc w:val="both"/>
              <w:textAlignment w:val="auto"/>
              <w:rPr>
                <w:i/>
                <w:iCs/>
                <w:lang w:eastAsia="ko-KR"/>
              </w:rPr>
            </w:pPr>
            <w:r w:rsidRPr="00800A8B">
              <w:rPr>
                <w:i/>
                <w:iCs/>
                <w:lang w:eastAsia="ja-JP"/>
              </w:rPr>
              <w:t xml:space="preserve">Whether it is ‘included in’ or ‘associated with’ (including the manner it is performed and the </w:t>
            </w:r>
            <w:proofErr w:type="spellStart"/>
            <w:r w:rsidRPr="00800A8B">
              <w:rPr>
                <w:i/>
                <w:iCs/>
                <w:lang w:eastAsia="ja-JP"/>
              </w:rPr>
              <w:t>signaling</w:t>
            </w:r>
            <w:proofErr w:type="spellEnd"/>
            <w:r w:rsidRPr="00800A8B">
              <w:rPr>
                <w:i/>
                <w:iCs/>
                <w:lang w:eastAsia="ja-JP"/>
              </w:rPr>
              <w:t>) is up to RAN2</w:t>
            </w:r>
          </w:p>
          <w:p w14:paraId="0DAF7B67" w14:textId="77777777" w:rsidR="006E74DE" w:rsidRPr="00800A8B" w:rsidRDefault="006E74DE" w:rsidP="00F73A1F">
            <w:pPr>
              <w:numPr>
                <w:ilvl w:val="0"/>
                <w:numId w:val="28"/>
              </w:numPr>
              <w:overflowPunct/>
              <w:autoSpaceDE/>
              <w:autoSpaceDN/>
              <w:adjustRightInd/>
              <w:snapToGrid w:val="0"/>
              <w:spacing w:after="160"/>
              <w:jc w:val="both"/>
              <w:textAlignment w:val="auto"/>
              <w:rPr>
                <w:rFonts w:eastAsia="Times New Roman"/>
                <w:i/>
                <w:iCs/>
                <w:highlight w:val="yellow"/>
              </w:rPr>
            </w:pPr>
            <w:r w:rsidRPr="00800A8B">
              <w:rPr>
                <w:rFonts w:eastAsia="Times New Roman"/>
                <w:i/>
                <w:iCs/>
                <w:highlight w:val="yellow"/>
              </w:rPr>
              <w:t>The UE maintains the PL-RS of the activated UL TCI state or (if applicable) joint TCI state</w:t>
            </w:r>
          </w:p>
          <w:p w14:paraId="201DE381" w14:textId="77777777" w:rsidR="006E74DE" w:rsidRPr="00800A8B" w:rsidRDefault="006E74DE" w:rsidP="00F73A1F">
            <w:pPr>
              <w:numPr>
                <w:ilvl w:val="0"/>
                <w:numId w:val="28"/>
              </w:numPr>
              <w:overflowPunct/>
              <w:autoSpaceDE/>
              <w:autoSpaceDN/>
              <w:adjustRightInd/>
              <w:snapToGrid w:val="0"/>
              <w:spacing w:after="160"/>
              <w:jc w:val="both"/>
              <w:textAlignment w:val="auto"/>
              <w:rPr>
                <w:rFonts w:eastAsia="Times New Roman"/>
                <w:i/>
                <w:iCs/>
              </w:rPr>
            </w:pPr>
            <w:r w:rsidRPr="00800A8B">
              <w:rPr>
                <w:rFonts w:eastAsia="Times New Roman"/>
                <w:i/>
                <w:iCs/>
              </w:rPr>
              <w:t>The maximum number of activated UL TCI states or (if applicable) joint TCI states per band per cell is a UE capability</w:t>
            </w:r>
          </w:p>
          <w:p w14:paraId="35AD9179" w14:textId="77777777" w:rsidR="006E74DE" w:rsidRPr="00800A8B" w:rsidRDefault="006E74DE" w:rsidP="00F73A1F">
            <w:pPr>
              <w:numPr>
                <w:ilvl w:val="0"/>
                <w:numId w:val="28"/>
              </w:numPr>
              <w:overflowPunct/>
              <w:autoSpaceDE/>
              <w:autoSpaceDN/>
              <w:adjustRightInd/>
              <w:snapToGrid w:val="0"/>
              <w:spacing w:after="160"/>
              <w:jc w:val="both"/>
              <w:textAlignment w:val="auto"/>
              <w:rPr>
                <w:rFonts w:eastAsia="Times New Roman"/>
                <w:i/>
                <w:iCs/>
                <w:lang w:eastAsia="ko-KR"/>
              </w:rPr>
            </w:pPr>
            <w:r w:rsidRPr="00800A8B">
              <w:rPr>
                <w:i/>
                <w:iCs/>
              </w:rPr>
              <w:t>FFS: detailed aspects of PL-RS, e.g. CSI-RS type(s), restriction on configuration</w:t>
            </w:r>
          </w:p>
          <w:p w14:paraId="5EB29EFB" w14:textId="77777777" w:rsidR="006E74DE" w:rsidRPr="00800A8B" w:rsidRDefault="006E74DE" w:rsidP="00F73A1F">
            <w:pPr>
              <w:numPr>
                <w:ilvl w:val="0"/>
                <w:numId w:val="28"/>
              </w:numPr>
              <w:overflowPunct/>
              <w:autoSpaceDE/>
              <w:autoSpaceDN/>
              <w:adjustRightInd/>
              <w:snapToGrid w:val="0"/>
              <w:spacing w:after="160"/>
              <w:jc w:val="both"/>
              <w:textAlignment w:val="auto"/>
              <w:rPr>
                <w:i/>
                <w:iCs/>
              </w:rPr>
            </w:pPr>
            <w:r w:rsidRPr="00800A8B">
              <w:rPr>
                <w:i/>
                <w:iCs/>
              </w:rPr>
              <w:t>FFS: For the definition of “</w:t>
            </w:r>
            <w:r w:rsidRPr="00800A8B">
              <w:rPr>
                <w:rStyle w:val="msoins0"/>
                <w:rFonts w:eastAsia="Times New Roman"/>
                <w:i/>
                <w:iCs/>
              </w:rPr>
              <w:t>beam misalignment</w:t>
            </w:r>
            <w:r w:rsidRPr="00800A8B">
              <w:rPr>
                <w:i/>
                <w:iCs/>
              </w:rPr>
              <w:t xml:space="preserve"> or not”, at least consider the case where the periodic DL source RS in the UL or (if applicable) joint TCI state to provide spatial relation indication is configured/associated as the PL-RS</w:t>
            </w:r>
          </w:p>
          <w:p w14:paraId="0589DCBA" w14:textId="77777777" w:rsidR="006E74DE" w:rsidRPr="00800A8B" w:rsidRDefault="006E74DE" w:rsidP="00F73A1F">
            <w:pPr>
              <w:numPr>
                <w:ilvl w:val="0"/>
                <w:numId w:val="28"/>
              </w:numPr>
              <w:overflowPunct/>
              <w:autoSpaceDE/>
              <w:autoSpaceDN/>
              <w:adjustRightInd/>
              <w:snapToGrid w:val="0"/>
              <w:spacing w:after="160"/>
              <w:jc w:val="both"/>
              <w:textAlignment w:val="auto"/>
              <w:rPr>
                <w:rFonts w:eastAsia="Malgun Gothic"/>
                <w:i/>
                <w:iCs/>
              </w:rPr>
            </w:pPr>
            <w:r w:rsidRPr="00800A8B">
              <w:rPr>
                <w:i/>
                <w:iCs/>
              </w:rPr>
              <w:lastRenderedPageBreak/>
              <w:t>Note: PL-RS is assumed to be periodic</w:t>
            </w:r>
          </w:p>
          <w:p w14:paraId="14E5815F" w14:textId="77777777" w:rsidR="006E74DE" w:rsidRPr="00800A8B" w:rsidRDefault="006E74DE" w:rsidP="00F73A1F">
            <w:pPr>
              <w:pStyle w:val="ListParagraph"/>
              <w:spacing w:after="180"/>
              <w:jc w:val="both"/>
              <w:rPr>
                <w:i/>
                <w:iCs/>
                <w:lang w:eastAsia="zh-CN"/>
              </w:rPr>
            </w:pPr>
          </w:p>
        </w:tc>
      </w:tr>
    </w:tbl>
    <w:p w14:paraId="0D4BFBE9" w14:textId="77777777" w:rsidR="006E74DE" w:rsidRPr="00800A8B" w:rsidRDefault="006E74DE" w:rsidP="006E74DE">
      <w:pPr>
        <w:spacing w:after="120"/>
        <w:ind w:left="567"/>
        <w:jc w:val="both"/>
        <w:rPr>
          <w:i/>
          <w:iCs/>
          <w:sz w:val="22"/>
          <w:lang w:eastAsia="zh-CN"/>
        </w:rPr>
      </w:pPr>
    </w:p>
    <w:p w14:paraId="370BCD1F" w14:textId="77777777" w:rsidR="006E74DE" w:rsidRPr="00800A8B" w:rsidRDefault="006E74DE" w:rsidP="006E74DE">
      <w:pPr>
        <w:spacing w:after="120"/>
        <w:ind w:left="567"/>
        <w:jc w:val="both"/>
        <w:rPr>
          <w:i/>
          <w:iCs/>
          <w:sz w:val="22"/>
        </w:rPr>
      </w:pPr>
      <w:r w:rsidRPr="00800A8B">
        <w:rPr>
          <w:i/>
          <w:iCs/>
          <w:sz w:val="22"/>
          <w:lang w:eastAsia="zh-CN"/>
        </w:rPr>
        <w:t>RAN1 agreed that UE shall maintain path loss reference RS for up to 4 activated UL (or joint) TCI states</w:t>
      </w:r>
      <w:r w:rsidRPr="00800A8B">
        <w:rPr>
          <w:i/>
          <w:iCs/>
          <w:sz w:val="22"/>
        </w:rPr>
        <w:t xml:space="preserve">, but the number of active UL TCI states can be up to 8 based on UE capability. If the number of UL (or joint) TCI states in active TCI list is larger than 4, the UE </w:t>
      </w:r>
      <w:proofErr w:type="spellStart"/>
      <w:r w:rsidRPr="00800A8B">
        <w:rPr>
          <w:i/>
          <w:iCs/>
          <w:sz w:val="22"/>
        </w:rPr>
        <w:t>behavior</w:t>
      </w:r>
      <w:proofErr w:type="spellEnd"/>
      <w:r w:rsidRPr="00800A8B">
        <w:rPr>
          <w:i/>
          <w:iCs/>
          <w:sz w:val="22"/>
        </w:rPr>
        <w:t xml:space="preserve"> for maintaining the pathloss reference RS is unclear. RAN4 notes that there is no UE capability related to maintained pathloss reference RS in TS38.306. </w:t>
      </w:r>
    </w:p>
    <w:p w14:paraId="5AC8EFEF" w14:textId="77777777" w:rsidR="006E74DE" w:rsidRPr="00800A8B" w:rsidRDefault="006E74DE" w:rsidP="006E74DE">
      <w:pPr>
        <w:spacing w:after="120"/>
        <w:ind w:left="567"/>
        <w:jc w:val="both"/>
        <w:rPr>
          <w:i/>
          <w:iCs/>
          <w:sz w:val="22"/>
        </w:rPr>
      </w:pPr>
    </w:p>
    <w:p w14:paraId="69A97D36" w14:textId="77777777" w:rsidR="006E74DE" w:rsidRPr="00800A8B" w:rsidRDefault="006E74DE" w:rsidP="006E74DE">
      <w:pPr>
        <w:spacing w:after="120"/>
        <w:ind w:left="567"/>
        <w:jc w:val="both"/>
        <w:rPr>
          <w:i/>
          <w:iCs/>
          <w:sz w:val="22"/>
        </w:rPr>
      </w:pPr>
      <w:r w:rsidRPr="00800A8B">
        <w:rPr>
          <w:i/>
          <w:iCs/>
          <w:sz w:val="22"/>
        </w:rPr>
        <w:t xml:space="preserve">In 38.213 section 7.1, the UE </w:t>
      </w:r>
      <w:proofErr w:type="spellStart"/>
      <w:r w:rsidRPr="00800A8B">
        <w:rPr>
          <w:i/>
          <w:iCs/>
          <w:sz w:val="22"/>
        </w:rPr>
        <w:t>behavior</w:t>
      </w:r>
      <w:proofErr w:type="spellEnd"/>
      <w:r w:rsidRPr="00800A8B">
        <w:rPr>
          <w:i/>
          <w:iCs/>
          <w:sz w:val="22"/>
        </w:rPr>
        <w:t xml:space="preserve"> is defined when UE is provided with more than 4 RSs:</w:t>
      </w:r>
    </w:p>
    <w:tbl>
      <w:tblPr>
        <w:tblStyle w:val="TableGrid"/>
        <w:tblW w:w="0" w:type="auto"/>
        <w:tblInd w:w="567" w:type="dxa"/>
        <w:tblLook w:val="04A0" w:firstRow="1" w:lastRow="0" w:firstColumn="1" w:lastColumn="0" w:noHBand="0" w:noVBand="1"/>
      </w:tblPr>
      <w:tblGrid>
        <w:gridCol w:w="9617"/>
      </w:tblGrid>
      <w:tr w:rsidR="006E74DE" w:rsidRPr="00800A8B" w14:paraId="6BDE3E01" w14:textId="77777777" w:rsidTr="00F73A1F">
        <w:tc>
          <w:tcPr>
            <w:tcW w:w="9617" w:type="dxa"/>
          </w:tcPr>
          <w:p w14:paraId="26357535" w14:textId="77777777" w:rsidR="006E74DE" w:rsidRPr="00800A8B" w:rsidRDefault="006E74DE" w:rsidP="00F73A1F">
            <w:pPr>
              <w:spacing w:after="120"/>
              <w:jc w:val="both"/>
              <w:rPr>
                <w:i/>
                <w:iCs/>
              </w:rPr>
            </w:pPr>
            <w:r w:rsidRPr="00800A8B">
              <w:rPr>
                <w:i/>
                <w:iCs/>
              </w:rPr>
              <w:t xml:space="preserve">If the UE is provided a number of RS resources for pathloss estimation for PUSCH/PUCCH/SRS transmissions that is larger than 4, the UE maintains for pathloss estimation RS resources corresponding to </w:t>
            </w:r>
            <w:r w:rsidRPr="00800A8B">
              <w:rPr>
                <w:rFonts w:eastAsia="MS Mincho"/>
                <w:i/>
                <w:iCs/>
              </w:rPr>
              <w:t xml:space="preserve">RS resource indexes </w:t>
            </w:r>
            <m:oMath>
              <m:sSub>
                <m:sSubPr>
                  <m:ctrlPr>
                    <w:rPr>
                      <w:rFonts w:ascii="Cambria Math" w:eastAsia="MS Mincho" w:hAnsi="Cambria Math"/>
                      <w:i/>
                      <w:iCs/>
                    </w:rPr>
                  </m:ctrlPr>
                </m:sSubPr>
                <m:e>
                  <m:r>
                    <w:rPr>
                      <w:rFonts w:ascii="Cambria Math" w:eastAsia="MS Mincho" w:hAnsi="Cambria Math"/>
                    </w:rPr>
                    <m:t>q</m:t>
                  </m:r>
                </m:e>
                <m:sub>
                  <m:r>
                    <w:rPr>
                      <w:rFonts w:ascii="Cambria Math" w:eastAsia="MS Mincho" w:hAnsi="Cambria Math"/>
                    </w:rPr>
                    <m:t>d</m:t>
                  </m:r>
                </m:sub>
              </m:sSub>
            </m:oMath>
            <w:r w:rsidRPr="00800A8B">
              <w:rPr>
                <w:i/>
                <w:iCs/>
              </w:rPr>
              <w:t xml:space="preserve"> as described in clauses 7.1.1, 7.2.1, and 7.3.1.</w:t>
            </w:r>
          </w:p>
        </w:tc>
      </w:tr>
    </w:tbl>
    <w:p w14:paraId="47FD9EB4" w14:textId="77777777" w:rsidR="006E74DE" w:rsidRPr="00800A8B" w:rsidRDefault="006E74DE" w:rsidP="006E74DE">
      <w:pPr>
        <w:spacing w:after="120"/>
        <w:ind w:left="567"/>
        <w:jc w:val="both"/>
        <w:rPr>
          <w:i/>
          <w:iCs/>
          <w:sz w:val="22"/>
        </w:rPr>
      </w:pPr>
    </w:p>
    <w:p w14:paraId="67BE406C" w14:textId="77777777" w:rsidR="006E74DE" w:rsidRPr="00800A8B" w:rsidRDefault="006E74DE" w:rsidP="006E74DE">
      <w:pPr>
        <w:spacing w:after="120"/>
        <w:ind w:left="567"/>
        <w:jc w:val="both"/>
        <w:rPr>
          <w:i/>
          <w:iCs/>
          <w:sz w:val="22"/>
        </w:rPr>
      </w:pPr>
      <w:r w:rsidRPr="00800A8B">
        <w:rPr>
          <w:i/>
          <w:iCs/>
          <w:sz w:val="22"/>
        </w:rPr>
        <w:t xml:space="preserve">UE will maintain pathloss estimation corresponding to </w:t>
      </w:r>
      <w:r w:rsidRPr="00800A8B">
        <w:rPr>
          <w:rFonts w:eastAsia="MS Mincho"/>
          <w:i/>
          <w:iCs/>
          <w:sz w:val="22"/>
        </w:rPr>
        <w:t xml:space="preserve">RS resource indexes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rFonts w:eastAsia="MS Mincho"/>
          <w:i/>
          <w:iCs/>
          <w:sz w:val="22"/>
        </w:rPr>
        <w:t xml:space="preserve">. </w:t>
      </w:r>
      <w:r w:rsidRPr="00800A8B">
        <w:rPr>
          <w:i/>
          <w:iCs/>
          <w:sz w:val="22"/>
        </w:rPr>
        <w:t xml:space="preserve">However, it’s not clear what’s the relationship between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and active TCI state list.</w:t>
      </w:r>
    </w:p>
    <w:p w14:paraId="08BA51B2" w14:textId="77777777" w:rsidR="006E74DE" w:rsidRPr="00800A8B" w:rsidRDefault="006E74DE" w:rsidP="006E74DE">
      <w:pPr>
        <w:spacing w:after="120"/>
        <w:ind w:left="567"/>
        <w:jc w:val="both"/>
        <w:rPr>
          <w:i/>
          <w:iCs/>
          <w:sz w:val="22"/>
        </w:rPr>
      </w:pPr>
    </w:p>
    <w:p w14:paraId="6EDCC0B3" w14:textId="77777777" w:rsidR="006E74DE" w:rsidRPr="00800A8B" w:rsidRDefault="006E74DE" w:rsidP="006E74DE">
      <w:pPr>
        <w:spacing w:after="120"/>
        <w:ind w:left="567"/>
        <w:jc w:val="both"/>
        <w:rPr>
          <w:i/>
          <w:iCs/>
          <w:sz w:val="22"/>
        </w:rPr>
      </w:pPr>
      <w:r w:rsidRPr="00800A8B">
        <w:rPr>
          <w:i/>
          <w:iCs/>
          <w:sz w:val="22"/>
        </w:rPr>
        <w:t>RAN4 would like clarification from RAN1/2 on maintained pathloss reference RS.</w:t>
      </w:r>
    </w:p>
    <w:p w14:paraId="25D98538" w14:textId="77777777" w:rsidR="006E74DE" w:rsidRPr="00800A8B" w:rsidRDefault="006E74DE" w:rsidP="006E74DE">
      <w:pPr>
        <w:spacing w:after="120"/>
        <w:ind w:left="567"/>
        <w:jc w:val="both"/>
        <w:rPr>
          <w:i/>
          <w:iCs/>
          <w:sz w:val="22"/>
        </w:rPr>
      </w:pPr>
      <w:r w:rsidRPr="00800A8B">
        <w:rPr>
          <w:b/>
          <w:i/>
          <w:iCs/>
          <w:sz w:val="22"/>
        </w:rPr>
        <w:t>Question 1</w:t>
      </w:r>
      <w:r w:rsidRPr="00800A8B">
        <w:rPr>
          <w:i/>
          <w:iCs/>
          <w:sz w:val="22"/>
        </w:rPr>
        <w:t xml:space="preserve">: What is the relationship between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and active UL (or joint) TCI state list? How does network configure the </w:t>
      </w:r>
      <w:r w:rsidRPr="00800A8B">
        <w:rPr>
          <w:rFonts w:eastAsia="MS Mincho"/>
          <w:i/>
          <w:iCs/>
          <w:sz w:val="22"/>
        </w:rPr>
        <w:t>RS resource indexes</w:t>
      </w:r>
      <w:r w:rsidRPr="00800A8B">
        <w:rPr>
          <w:i/>
          <w:iCs/>
          <w:sz w:val="22"/>
        </w:rPr>
        <w:t xml:space="preserve">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w:t>
      </w:r>
    </w:p>
    <w:p w14:paraId="24D8884B" w14:textId="77777777" w:rsidR="006E74DE" w:rsidRPr="00800A8B" w:rsidRDefault="006E74DE" w:rsidP="006E74DE">
      <w:pPr>
        <w:spacing w:after="120"/>
        <w:ind w:left="567"/>
        <w:jc w:val="both"/>
        <w:rPr>
          <w:i/>
          <w:iCs/>
          <w:sz w:val="22"/>
        </w:rPr>
      </w:pPr>
      <w:r w:rsidRPr="00800A8B">
        <w:rPr>
          <w:b/>
          <w:i/>
          <w:iCs/>
          <w:sz w:val="22"/>
        </w:rPr>
        <w:t>Question 2</w:t>
      </w:r>
      <w:r w:rsidRPr="00800A8B">
        <w:rPr>
          <w:i/>
          <w:iCs/>
          <w:sz w:val="22"/>
        </w:rPr>
        <w:t>: Is UE expected to maintain the pathloss RSs of all the pathloss reference RS in the active UL (or joint) TCI list?</w:t>
      </w:r>
    </w:p>
    <w:p w14:paraId="21F15BA5" w14:textId="77777777" w:rsidR="006E74DE" w:rsidRPr="00800A8B" w:rsidRDefault="006E74DE" w:rsidP="006E74DE">
      <w:pPr>
        <w:spacing w:after="120"/>
        <w:ind w:left="567"/>
        <w:jc w:val="both"/>
        <w:rPr>
          <w:i/>
          <w:iCs/>
          <w:sz w:val="22"/>
        </w:rPr>
      </w:pPr>
      <w:r w:rsidRPr="00800A8B">
        <w:rPr>
          <w:b/>
          <w:i/>
          <w:iCs/>
          <w:sz w:val="22"/>
        </w:rPr>
        <w:t>Question 3</w:t>
      </w:r>
      <w:r w:rsidRPr="00800A8B">
        <w:rPr>
          <w:i/>
          <w:iCs/>
          <w:sz w:val="22"/>
        </w:rPr>
        <w:t xml:space="preserve">: What is the UE </w:t>
      </w:r>
      <w:proofErr w:type="spellStart"/>
      <w:r w:rsidRPr="00800A8B">
        <w:rPr>
          <w:i/>
          <w:iCs/>
          <w:sz w:val="22"/>
        </w:rPr>
        <w:t>behavior</w:t>
      </w:r>
      <w:proofErr w:type="spellEnd"/>
      <w:r w:rsidRPr="00800A8B">
        <w:rPr>
          <w:i/>
          <w:iCs/>
          <w:sz w:val="22"/>
        </w:rPr>
        <w:t xml:space="preserve"> when number of active UL (or joint) TCI states is larger than 4 if corresponding pathloss RSs need to be maintained?</w:t>
      </w:r>
    </w:p>
    <w:p w14:paraId="43559DD6" w14:textId="77777777" w:rsidR="006E74DE" w:rsidRPr="00800A8B" w:rsidRDefault="006E74DE" w:rsidP="006E74DE">
      <w:pPr>
        <w:spacing w:after="120"/>
        <w:ind w:left="567"/>
        <w:jc w:val="both"/>
        <w:rPr>
          <w:i/>
          <w:iCs/>
          <w:kern w:val="2"/>
          <w:sz w:val="22"/>
        </w:rPr>
      </w:pPr>
    </w:p>
    <w:p w14:paraId="4694ECDD" w14:textId="77777777" w:rsidR="006E74DE" w:rsidRPr="00800A8B" w:rsidRDefault="006E74DE" w:rsidP="006E74DE">
      <w:pPr>
        <w:spacing w:after="120"/>
        <w:ind w:left="567"/>
        <w:jc w:val="both"/>
        <w:rPr>
          <w:rFonts w:ascii="Arial" w:hAnsi="Arial" w:cs="Arial"/>
          <w:b/>
          <w:i/>
          <w:iCs/>
        </w:rPr>
      </w:pPr>
      <w:r w:rsidRPr="00800A8B">
        <w:rPr>
          <w:rFonts w:ascii="Arial" w:hAnsi="Arial" w:cs="Arial"/>
          <w:b/>
          <w:i/>
          <w:iCs/>
        </w:rPr>
        <w:t>2. Actions:</w:t>
      </w:r>
    </w:p>
    <w:p w14:paraId="5A4FB71F" w14:textId="77777777" w:rsidR="006E74DE" w:rsidRPr="00800A8B" w:rsidRDefault="006E74DE" w:rsidP="006E74DE">
      <w:pPr>
        <w:spacing w:beforeLines="50" w:before="120" w:afterLines="50" w:after="120"/>
        <w:ind w:left="567"/>
        <w:rPr>
          <w:rFonts w:ascii="Arial" w:hAnsi="Arial" w:cs="Arial"/>
          <w:b/>
          <w:i/>
          <w:iCs/>
        </w:rPr>
      </w:pPr>
      <w:r w:rsidRPr="00800A8B">
        <w:rPr>
          <w:rFonts w:ascii="Arial" w:hAnsi="Arial" w:cs="Arial"/>
          <w:b/>
          <w:i/>
          <w:iCs/>
        </w:rPr>
        <w:t>To RAN1 and RAN2:</w:t>
      </w:r>
    </w:p>
    <w:p w14:paraId="3F30FC20" w14:textId="77777777" w:rsidR="006E74DE" w:rsidRPr="005850BA" w:rsidRDefault="006E74DE" w:rsidP="006E74DE">
      <w:pPr>
        <w:spacing w:after="120"/>
        <w:ind w:left="567"/>
        <w:jc w:val="both"/>
        <w:rPr>
          <w:rFonts w:ascii="Arial" w:eastAsia="MS Mincho" w:hAnsi="Arial" w:cs="Arial"/>
        </w:rPr>
      </w:pPr>
      <w:r w:rsidRPr="00800A8B">
        <w:rPr>
          <w:rFonts w:ascii="Arial" w:eastAsia="MS Mincho" w:hAnsi="Arial" w:cs="Arial"/>
          <w:i/>
          <w:iCs/>
        </w:rPr>
        <w:t xml:space="preserve">RAN4 respectfully asks RAN1/2 to answer the above </w:t>
      </w:r>
      <w:proofErr w:type="gramStart"/>
      <w:r w:rsidRPr="00800A8B">
        <w:rPr>
          <w:rFonts w:ascii="Arial" w:eastAsia="MS Mincho" w:hAnsi="Arial" w:cs="Arial"/>
          <w:i/>
          <w:iCs/>
        </w:rPr>
        <w:t>questions, and</w:t>
      </w:r>
      <w:proofErr w:type="gramEnd"/>
      <w:r w:rsidRPr="00800A8B">
        <w:rPr>
          <w:rFonts w:ascii="Arial" w:eastAsia="MS Mincho" w:hAnsi="Arial" w:cs="Arial"/>
          <w:i/>
          <w:iCs/>
        </w:rPr>
        <w:t xml:space="preserve"> take them into consideration for UE </w:t>
      </w:r>
      <w:proofErr w:type="spellStart"/>
      <w:r w:rsidRPr="00800A8B">
        <w:rPr>
          <w:rFonts w:ascii="Arial" w:eastAsia="MS Mincho" w:hAnsi="Arial" w:cs="Arial"/>
          <w:i/>
          <w:iCs/>
        </w:rPr>
        <w:t>behaviors</w:t>
      </w:r>
      <w:proofErr w:type="spellEnd"/>
      <w:r w:rsidRPr="00800A8B">
        <w:rPr>
          <w:rFonts w:ascii="Arial" w:eastAsia="MS Mincho" w:hAnsi="Arial" w:cs="Arial"/>
          <w:i/>
          <w:iCs/>
        </w:rPr>
        <w:t xml:space="preserve"> and capability design for unified TCI configuration and indication.</w:t>
      </w:r>
    </w:p>
    <w:p w14:paraId="71889CFD" w14:textId="77777777" w:rsidR="003A4244" w:rsidRDefault="003A4244" w:rsidP="00CE0424">
      <w:pPr>
        <w:pStyle w:val="BodyText"/>
      </w:pPr>
    </w:p>
    <w:p w14:paraId="47050168" w14:textId="77777777" w:rsidR="00FC1DBC" w:rsidRDefault="00FC1DBC" w:rsidP="003D27A1">
      <w:pPr>
        <w:pStyle w:val="BodyText"/>
      </w:pPr>
    </w:p>
    <w:p w14:paraId="75A7245A" w14:textId="3C4D9E67" w:rsidR="007E2265" w:rsidRDefault="007E2265" w:rsidP="00CE0424">
      <w:pPr>
        <w:pStyle w:val="BodyText"/>
      </w:pPr>
      <w:r w:rsidRPr="007E2265">
        <w:t>R2-2209529</w:t>
      </w:r>
      <w:r w:rsidRPr="007E2265">
        <w:tab/>
        <w:t>discussion</w:t>
      </w:r>
      <w:r w:rsidRPr="007E2265">
        <w:tab/>
        <w:t>On LS on active TCI state list for UL TCI</w:t>
      </w:r>
      <w:r w:rsidRPr="007E2265">
        <w:tab/>
        <w:t>Ericsson</w:t>
      </w:r>
    </w:p>
    <w:p w14:paraId="6EA3A950" w14:textId="2C4F34BE" w:rsidR="003A4244" w:rsidRDefault="003D27A1" w:rsidP="00CE0424">
      <w:pPr>
        <w:pStyle w:val="BodyText"/>
      </w:pPr>
      <w:r>
        <w:lastRenderedPageBreak/>
        <w:t>R2-2210236</w:t>
      </w:r>
      <w:r>
        <w:tab/>
        <w:t>PL-RS handling for UL TCI states</w:t>
      </w:r>
      <w:r>
        <w:tab/>
        <w:t>Nokia, Nokia Shanghai Bell</w:t>
      </w:r>
      <w:r>
        <w:tab/>
      </w:r>
    </w:p>
    <w:p w14:paraId="458F496C" w14:textId="569344AE" w:rsidR="003A4244" w:rsidRDefault="003A4244" w:rsidP="003A4244">
      <w:pPr>
        <w:pStyle w:val="Doc-title"/>
      </w:pPr>
      <w:hyperlink r:id="rId11" w:tooltip="C:Usersmtk65284Documents3GPPtsg_ranWG2_RL2TSGR2_119bis-eDocsR2-2209493.zip" w:history="1">
        <w:r w:rsidRPr="00214435">
          <w:t>R2-2209493</w:t>
        </w:r>
      </w:hyperlink>
      <w:r>
        <w:t xml:space="preserve">   Discussion on pathloss reference signal    OPPO  </w:t>
      </w:r>
    </w:p>
    <w:p w14:paraId="250089E1" w14:textId="2E498C2C" w:rsidR="003A4244" w:rsidRDefault="003A4244" w:rsidP="003A4244">
      <w:pPr>
        <w:pStyle w:val="Doc-title"/>
      </w:pPr>
      <w:hyperlink r:id="rId12" w:tooltip="C:Usersmtk65284Documents3GPPtsg_ranWG2_RL2TSGR2_119bis-eDocsR2-2209494.zip" w:history="1">
        <w:r w:rsidRPr="00214435">
          <w:t>R2-2209494</w:t>
        </w:r>
      </w:hyperlink>
      <w:r>
        <w:t xml:space="preserve">   Reply LS on pathloss reference signal       </w:t>
      </w:r>
      <w:proofErr w:type="gramStart"/>
      <w:r>
        <w:t>OPPO  LS</w:t>
      </w:r>
      <w:proofErr w:type="gramEnd"/>
      <w:r>
        <w:t xml:space="preserve"> out  Rel-17   </w:t>
      </w:r>
    </w:p>
    <w:p w14:paraId="26DAEF38" w14:textId="77777777" w:rsidR="003A4244" w:rsidRDefault="003A4244" w:rsidP="00CE0424">
      <w:pPr>
        <w:pStyle w:val="BodyText"/>
      </w:pPr>
    </w:p>
    <w:p w14:paraId="72589F79" w14:textId="4CEAE3BC" w:rsidR="00B31C77" w:rsidRDefault="00B31C77" w:rsidP="00CE0424">
      <w:pPr>
        <w:pStyle w:val="BodyText"/>
      </w:pPr>
    </w:p>
    <w:p w14:paraId="7825153C" w14:textId="77777777" w:rsidR="0014535F" w:rsidRDefault="0014535F" w:rsidP="00A04F49">
      <w:pPr>
        <w:pStyle w:val="BodyText"/>
      </w:pPr>
    </w:p>
    <w:p w14:paraId="5ACDB44A" w14:textId="77777777" w:rsidR="00CF65DA" w:rsidRDefault="00CF65DA" w:rsidP="00A04F49">
      <w:pPr>
        <w:pStyle w:val="BodyText"/>
      </w:pPr>
    </w:p>
    <w:p w14:paraId="208A5732" w14:textId="0D29769C" w:rsidR="004857D7" w:rsidRPr="00A04F49" w:rsidRDefault="004857D7" w:rsidP="004857D7">
      <w:pPr>
        <w:pStyle w:val="Proposal"/>
      </w:pPr>
      <w:bookmarkStart w:id="54" w:name="_Toc115973597"/>
      <w:r>
        <w:t xml:space="preserve">RAN2 </w:t>
      </w:r>
      <w:r w:rsidR="0067762D">
        <w:t xml:space="preserve">to </w:t>
      </w:r>
      <w:r w:rsidR="006C7150">
        <w:t xml:space="preserve">discuss response to </w:t>
      </w:r>
      <w:r w:rsidR="00214435">
        <w:t xml:space="preserve">the </w:t>
      </w:r>
      <w:r w:rsidR="006C7150">
        <w:t>LS in R4-2214972.</w:t>
      </w:r>
      <w:bookmarkEnd w:id="54"/>
    </w:p>
    <w:p w14:paraId="763FEA9C" w14:textId="77777777" w:rsidR="00CF65DA" w:rsidRDefault="00CF65DA" w:rsidP="00A04F49">
      <w:pPr>
        <w:pStyle w:val="BodyText"/>
      </w:pPr>
    </w:p>
    <w:p w14:paraId="7FBB6BA6" w14:textId="77777777" w:rsidR="00CF65DA" w:rsidRDefault="00CF65DA" w:rsidP="00A04F49">
      <w:pPr>
        <w:pStyle w:val="BodyText"/>
      </w:pPr>
    </w:p>
    <w:p w14:paraId="0BBF9C1C" w14:textId="77777777" w:rsidR="00683748" w:rsidRDefault="00683748" w:rsidP="00683748">
      <w:pPr>
        <w:pStyle w:val="BodyText"/>
      </w:pPr>
    </w:p>
    <w:p w14:paraId="50D484E9" w14:textId="77777777" w:rsidR="00683748" w:rsidRDefault="00683748" w:rsidP="00A04F49">
      <w:pPr>
        <w:pStyle w:val="BodyText"/>
      </w:pPr>
    </w:p>
    <w:p w14:paraId="03FBB4F7" w14:textId="77777777" w:rsidR="00683748" w:rsidRDefault="00683748" w:rsidP="00A04F49">
      <w:pPr>
        <w:pStyle w:val="BodyText"/>
      </w:pPr>
    </w:p>
    <w:p w14:paraId="6A5A24CB" w14:textId="77777777" w:rsidR="00C473A5" w:rsidRDefault="00C473A5" w:rsidP="00CE0424">
      <w:pPr>
        <w:pStyle w:val="Heading1"/>
        <w:sectPr w:rsidR="00C473A5"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EA279B" w14:textId="0E95C584" w:rsidR="00997ED2"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973592" w:history="1">
        <w:r w:rsidR="00997ED2" w:rsidRPr="00362CF8">
          <w:rPr>
            <w:rStyle w:val="Hyperlink"/>
            <w:noProof/>
          </w:rPr>
          <w:t>Proposal 1</w:t>
        </w:r>
        <w:r w:rsidR="00997ED2">
          <w:rPr>
            <w:rFonts w:asciiTheme="minorHAnsi" w:eastAsiaTheme="minorEastAsia" w:hAnsiTheme="minorHAnsi" w:cstheme="minorBidi"/>
            <w:b w:val="0"/>
            <w:noProof/>
            <w:sz w:val="22"/>
            <w:szCs w:val="22"/>
            <w:lang w:val="en-FI" w:eastAsia="en-FI"/>
          </w:rPr>
          <w:tab/>
        </w:r>
        <w:r w:rsidR="00997ED2" w:rsidRPr="00362CF8">
          <w:rPr>
            <w:rStyle w:val="Hyperlink"/>
            <w:noProof/>
          </w:rPr>
          <w:t xml:space="preserve">RAN2 to reformulate the field description of </w:t>
        </w:r>
        <w:r w:rsidR="00997ED2" w:rsidRPr="00362CF8">
          <w:rPr>
            <w:rStyle w:val="Hyperlink"/>
            <w:i/>
            <w:iCs/>
            <w:noProof/>
          </w:rPr>
          <w:t xml:space="preserve">additionalPCI-ToAddModListList </w:t>
        </w:r>
        <w:r w:rsidR="00997ED2" w:rsidRPr="00362CF8">
          <w:rPr>
            <w:rStyle w:val="Hyperlink"/>
            <w:noProof/>
          </w:rPr>
          <w:t>to more correctly capture “there is no impact to RRM with inter-cell mTRP”.</w:t>
        </w:r>
      </w:hyperlink>
    </w:p>
    <w:p w14:paraId="2CFE25D3" w14:textId="4CAFC18B" w:rsidR="00997ED2" w:rsidRDefault="00997E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973593" w:history="1">
        <w:r w:rsidRPr="00362CF8">
          <w:rPr>
            <w:rStyle w:val="Hyperlink"/>
            <w:noProof/>
          </w:rPr>
          <w:t>Proposal 2</w:t>
        </w:r>
        <w:r>
          <w:rPr>
            <w:rFonts w:asciiTheme="minorHAnsi" w:eastAsiaTheme="minorEastAsia" w:hAnsiTheme="minorHAnsi" w:cstheme="minorBidi"/>
            <w:b w:val="0"/>
            <w:noProof/>
            <w:sz w:val="22"/>
            <w:szCs w:val="22"/>
            <w:lang w:val="en-FI" w:eastAsia="en-FI"/>
          </w:rPr>
          <w:tab/>
        </w:r>
        <w:r w:rsidRPr="00362CF8">
          <w:rPr>
            <w:rStyle w:val="Hyperlink"/>
            <w:noProof/>
          </w:rPr>
          <w:t>RAN2 to discuss how to correct the enabling of unified TCI state for aperiodic CSI</w:t>
        </w:r>
      </w:hyperlink>
    </w:p>
    <w:p w14:paraId="2CFDD231" w14:textId="6AD9889B" w:rsidR="00997ED2" w:rsidRDefault="00997E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973594" w:history="1">
        <w:r w:rsidRPr="00362CF8">
          <w:rPr>
            <w:rStyle w:val="Hyperlink"/>
            <w:noProof/>
          </w:rPr>
          <w:t>Proposal 3</w:t>
        </w:r>
        <w:r>
          <w:rPr>
            <w:rFonts w:asciiTheme="minorHAnsi" w:eastAsiaTheme="minorEastAsia" w:hAnsiTheme="minorHAnsi" w:cstheme="minorBidi"/>
            <w:b w:val="0"/>
            <w:noProof/>
            <w:sz w:val="22"/>
            <w:szCs w:val="22"/>
            <w:lang w:val="en-FI" w:eastAsia="en-FI"/>
          </w:rPr>
          <w:tab/>
        </w:r>
        <w:r w:rsidRPr="00362CF8">
          <w:rPr>
            <w:rStyle w:val="Hyperlink"/>
            <w:noProof/>
          </w:rPr>
          <w:t>RAN2 discuss if the field description of pusch-PowerControl is updated such that it allows to configure only the pathloss reference RSs if unified TCI state is configured.</w:t>
        </w:r>
      </w:hyperlink>
    </w:p>
    <w:p w14:paraId="207560AB" w14:textId="495C43E9" w:rsidR="00997ED2" w:rsidRDefault="00997E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973595" w:history="1">
        <w:r w:rsidRPr="00362CF8">
          <w:rPr>
            <w:rStyle w:val="Hyperlink"/>
            <w:noProof/>
          </w:rPr>
          <w:t>Proposal 4</w:t>
        </w:r>
        <w:r>
          <w:rPr>
            <w:rFonts w:asciiTheme="minorHAnsi" w:eastAsiaTheme="minorEastAsia" w:hAnsiTheme="minorHAnsi" w:cstheme="minorBidi"/>
            <w:b w:val="0"/>
            <w:noProof/>
            <w:sz w:val="22"/>
            <w:szCs w:val="22"/>
            <w:lang w:val="en-FI" w:eastAsia="en-FI"/>
          </w:rPr>
          <w:tab/>
        </w:r>
        <w:r w:rsidRPr="00362CF8">
          <w:rPr>
            <w:rStyle w:val="Hyperlink"/>
            <w:noProof/>
          </w:rPr>
          <w:t>RAN2 to not pursue with R2-2210655.</w:t>
        </w:r>
      </w:hyperlink>
    </w:p>
    <w:p w14:paraId="520A42CE" w14:textId="495BF47B" w:rsidR="00997ED2" w:rsidRDefault="00997E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973596" w:history="1">
        <w:r w:rsidRPr="00362CF8">
          <w:rPr>
            <w:rStyle w:val="Hyperlink"/>
            <w:noProof/>
          </w:rPr>
          <w:t>Proposal 5</w:t>
        </w:r>
        <w:r>
          <w:rPr>
            <w:rFonts w:asciiTheme="minorHAnsi" w:eastAsiaTheme="minorEastAsia" w:hAnsiTheme="minorHAnsi" w:cstheme="minorBidi"/>
            <w:b w:val="0"/>
            <w:noProof/>
            <w:sz w:val="22"/>
            <w:szCs w:val="22"/>
            <w:lang w:val="en-FI" w:eastAsia="en-FI"/>
          </w:rPr>
          <w:tab/>
        </w:r>
        <w:r w:rsidRPr="00362CF8">
          <w:rPr>
            <w:rStyle w:val="Hyperlink"/>
            <w:noProof/>
          </w:rPr>
          <w:t>RAN2 discuss whether LS is needed to RAN1 or it can be concluded that the parameter codebookmode is needs to be added to CodebokConfig-r17.</w:t>
        </w:r>
      </w:hyperlink>
    </w:p>
    <w:p w14:paraId="6EB1CC00" w14:textId="24B80901" w:rsidR="00997ED2" w:rsidRDefault="00997E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973597" w:history="1">
        <w:r w:rsidRPr="00362CF8">
          <w:rPr>
            <w:rStyle w:val="Hyperlink"/>
            <w:noProof/>
          </w:rPr>
          <w:t>Proposal 6</w:t>
        </w:r>
        <w:r>
          <w:rPr>
            <w:rFonts w:asciiTheme="minorHAnsi" w:eastAsiaTheme="minorEastAsia" w:hAnsiTheme="minorHAnsi" w:cstheme="minorBidi"/>
            <w:b w:val="0"/>
            <w:noProof/>
            <w:sz w:val="22"/>
            <w:szCs w:val="22"/>
            <w:lang w:val="en-FI" w:eastAsia="en-FI"/>
          </w:rPr>
          <w:tab/>
        </w:r>
        <w:r w:rsidRPr="00362CF8">
          <w:rPr>
            <w:rStyle w:val="Hyperlink"/>
            <w:noProof/>
          </w:rPr>
          <w:t>RAN2 to discuss response to the LS in R4-2214972.</w:t>
        </w:r>
      </w:hyperlink>
    </w:p>
    <w:p w14:paraId="431752A9" w14:textId="35EBFCCF"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3851C" w14:textId="77777777" w:rsidR="00320480" w:rsidRDefault="00320480">
      <w:r>
        <w:separator/>
      </w:r>
    </w:p>
  </w:endnote>
  <w:endnote w:type="continuationSeparator" w:id="0">
    <w:p w14:paraId="24012EED" w14:textId="77777777" w:rsidR="00320480" w:rsidRDefault="00320480">
      <w:r>
        <w:continuationSeparator/>
      </w:r>
    </w:p>
  </w:endnote>
  <w:endnote w:type="continuationNotice" w:id="1">
    <w:p w14:paraId="1F3192D6" w14:textId="77777777" w:rsidR="00320480" w:rsidRDefault="00320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085E" w14:textId="77777777" w:rsidR="00320480" w:rsidRDefault="00320480">
      <w:r>
        <w:separator/>
      </w:r>
    </w:p>
  </w:footnote>
  <w:footnote w:type="continuationSeparator" w:id="0">
    <w:p w14:paraId="0774C703" w14:textId="77777777" w:rsidR="00320480" w:rsidRDefault="00320480">
      <w:r>
        <w:continuationSeparator/>
      </w:r>
    </w:p>
  </w:footnote>
  <w:footnote w:type="continuationNotice" w:id="1">
    <w:p w14:paraId="6B0951CA" w14:textId="77777777" w:rsidR="00320480" w:rsidRDefault="00320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C3A53"/>
    <w:multiLevelType w:val="hybridMultilevel"/>
    <w:tmpl w:val="B9020B9E"/>
    <w:lvl w:ilvl="0" w:tplc="AE2C6CA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D6310C"/>
    <w:multiLevelType w:val="hybridMultilevel"/>
    <w:tmpl w:val="9B94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9"/>
  </w:num>
  <w:num w:numId="18">
    <w:abstractNumId w:val="10"/>
  </w:num>
  <w:num w:numId="19">
    <w:abstractNumId w:val="6"/>
  </w:num>
  <w:num w:numId="20">
    <w:abstractNumId w:val="33"/>
  </w:num>
  <w:num w:numId="21">
    <w:abstractNumId w:val="15"/>
  </w:num>
  <w:num w:numId="22">
    <w:abstractNumId w:val="31"/>
  </w:num>
  <w:num w:numId="23">
    <w:abstractNumId w:val="4"/>
  </w:num>
  <w:num w:numId="24">
    <w:abstractNumId w:val="30"/>
  </w:num>
  <w:num w:numId="25">
    <w:abstractNumId w:val="22"/>
  </w:num>
  <w:num w:numId="26">
    <w:abstractNumId w:val="34"/>
  </w:num>
  <w:num w:numId="27">
    <w:abstractNumId w:val="27"/>
  </w:num>
  <w:num w:numId="28">
    <w:abstractNumId w:val="7"/>
  </w:num>
  <w:num w:numId="29">
    <w:abstractNumId w:val="8"/>
  </w:num>
  <w:num w:numId="30">
    <w:abstractNumId w:val="29"/>
  </w:num>
  <w:num w:numId="31">
    <w:abstractNumId w:val="16"/>
  </w:num>
  <w:num w:numId="32">
    <w:abstractNumId w:val="5"/>
  </w:num>
  <w:num w:numId="33">
    <w:abstractNumId w:val="23"/>
  </w:num>
  <w:num w:numId="34">
    <w:abstractNumId w:val="32"/>
  </w:num>
  <w:num w:numId="3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
    <w15:presenceInfo w15:providerId="None" w15:userId="RAN2#118"/>
  </w15:person>
  <w15:person w15:author="ZTE-Fei Dong">
    <w15:presenceInfo w15:providerId="None" w15:userId="ZTE-Fei Do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C15"/>
    <w:rsid w:val="00036BA1"/>
    <w:rsid w:val="000422E2"/>
    <w:rsid w:val="00042F22"/>
    <w:rsid w:val="000444EF"/>
    <w:rsid w:val="00051843"/>
    <w:rsid w:val="00052A07"/>
    <w:rsid w:val="000534E3"/>
    <w:rsid w:val="0005606A"/>
    <w:rsid w:val="00057117"/>
    <w:rsid w:val="000616E7"/>
    <w:rsid w:val="0006487E"/>
    <w:rsid w:val="00065E1A"/>
    <w:rsid w:val="00071BE2"/>
    <w:rsid w:val="00077E5F"/>
    <w:rsid w:val="0008036A"/>
    <w:rsid w:val="00081AE6"/>
    <w:rsid w:val="000855EB"/>
    <w:rsid w:val="00085B52"/>
    <w:rsid w:val="000866F2"/>
    <w:rsid w:val="0009009F"/>
    <w:rsid w:val="00091557"/>
    <w:rsid w:val="000924C1"/>
    <w:rsid w:val="000924F0"/>
    <w:rsid w:val="000930D8"/>
    <w:rsid w:val="00093474"/>
    <w:rsid w:val="0009510F"/>
    <w:rsid w:val="000A1B7B"/>
    <w:rsid w:val="000A2F3B"/>
    <w:rsid w:val="000A56F2"/>
    <w:rsid w:val="000B1B79"/>
    <w:rsid w:val="000B226E"/>
    <w:rsid w:val="000B2719"/>
    <w:rsid w:val="000B3A8F"/>
    <w:rsid w:val="000B4AB9"/>
    <w:rsid w:val="000B58C3"/>
    <w:rsid w:val="000B61E9"/>
    <w:rsid w:val="000C165A"/>
    <w:rsid w:val="000C2E19"/>
    <w:rsid w:val="000D0D07"/>
    <w:rsid w:val="000D4797"/>
    <w:rsid w:val="000E0527"/>
    <w:rsid w:val="000E1E92"/>
    <w:rsid w:val="000E4B1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03"/>
    <w:rsid w:val="0012377F"/>
    <w:rsid w:val="00124314"/>
    <w:rsid w:val="00126B4A"/>
    <w:rsid w:val="00132FD0"/>
    <w:rsid w:val="001344C0"/>
    <w:rsid w:val="001346FA"/>
    <w:rsid w:val="00135252"/>
    <w:rsid w:val="0013691A"/>
    <w:rsid w:val="00137AB5"/>
    <w:rsid w:val="00137F0B"/>
    <w:rsid w:val="0014535F"/>
    <w:rsid w:val="00151E23"/>
    <w:rsid w:val="001526E0"/>
    <w:rsid w:val="001551B5"/>
    <w:rsid w:val="001659C1"/>
    <w:rsid w:val="00170FF5"/>
    <w:rsid w:val="00173A8E"/>
    <w:rsid w:val="0017502C"/>
    <w:rsid w:val="001765FB"/>
    <w:rsid w:val="0018143F"/>
    <w:rsid w:val="00181FF8"/>
    <w:rsid w:val="00190AC1"/>
    <w:rsid w:val="0019341A"/>
    <w:rsid w:val="00197DF9"/>
    <w:rsid w:val="001A1987"/>
    <w:rsid w:val="001A2564"/>
    <w:rsid w:val="001A6173"/>
    <w:rsid w:val="001A6CBA"/>
    <w:rsid w:val="001B0AB7"/>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435"/>
    <w:rsid w:val="00214DA8"/>
    <w:rsid w:val="00215423"/>
    <w:rsid w:val="002158FA"/>
    <w:rsid w:val="00220600"/>
    <w:rsid w:val="002224DB"/>
    <w:rsid w:val="00223FCB"/>
    <w:rsid w:val="002252C3"/>
    <w:rsid w:val="00225C54"/>
    <w:rsid w:val="00230765"/>
    <w:rsid w:val="00230D18"/>
    <w:rsid w:val="002319E4"/>
    <w:rsid w:val="00235632"/>
    <w:rsid w:val="002356E7"/>
    <w:rsid w:val="00235872"/>
    <w:rsid w:val="00241559"/>
    <w:rsid w:val="00243420"/>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AA7"/>
    <w:rsid w:val="002B24D6"/>
    <w:rsid w:val="002C41E6"/>
    <w:rsid w:val="002C6B41"/>
    <w:rsid w:val="002D071A"/>
    <w:rsid w:val="002D2F13"/>
    <w:rsid w:val="002D34B2"/>
    <w:rsid w:val="002D48B0"/>
    <w:rsid w:val="002D5B37"/>
    <w:rsid w:val="002D6728"/>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480"/>
    <w:rsid w:val="00322C9F"/>
    <w:rsid w:val="00324D23"/>
    <w:rsid w:val="00330BDD"/>
    <w:rsid w:val="00331751"/>
    <w:rsid w:val="00334579"/>
    <w:rsid w:val="00335858"/>
    <w:rsid w:val="00336BDA"/>
    <w:rsid w:val="003379B2"/>
    <w:rsid w:val="00342BD7"/>
    <w:rsid w:val="00346DB5"/>
    <w:rsid w:val="003477B1"/>
    <w:rsid w:val="00357380"/>
    <w:rsid w:val="003602D9"/>
    <w:rsid w:val="003604CE"/>
    <w:rsid w:val="0036231E"/>
    <w:rsid w:val="00370E47"/>
    <w:rsid w:val="003717C2"/>
    <w:rsid w:val="00371C6A"/>
    <w:rsid w:val="003742AC"/>
    <w:rsid w:val="00377CE1"/>
    <w:rsid w:val="00385BF0"/>
    <w:rsid w:val="003939FF"/>
    <w:rsid w:val="0039723C"/>
    <w:rsid w:val="003A2223"/>
    <w:rsid w:val="003A2A0F"/>
    <w:rsid w:val="003A4244"/>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7A1"/>
    <w:rsid w:val="003D3C45"/>
    <w:rsid w:val="003D535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1CC"/>
    <w:rsid w:val="00457565"/>
    <w:rsid w:val="00457B71"/>
    <w:rsid w:val="00463561"/>
    <w:rsid w:val="004669E2"/>
    <w:rsid w:val="00470C31"/>
    <w:rsid w:val="00471DE0"/>
    <w:rsid w:val="004734D0"/>
    <w:rsid w:val="0047556B"/>
    <w:rsid w:val="00477768"/>
    <w:rsid w:val="004857D7"/>
    <w:rsid w:val="00492BC5"/>
    <w:rsid w:val="00494E92"/>
    <w:rsid w:val="004964F1"/>
    <w:rsid w:val="004A16BC"/>
    <w:rsid w:val="004A2B94"/>
    <w:rsid w:val="004B6F6A"/>
    <w:rsid w:val="004B7C0C"/>
    <w:rsid w:val="004C34FC"/>
    <w:rsid w:val="004C3898"/>
    <w:rsid w:val="004D36B1"/>
    <w:rsid w:val="004D7EBD"/>
    <w:rsid w:val="004E2680"/>
    <w:rsid w:val="004E28F9"/>
    <w:rsid w:val="004E462E"/>
    <w:rsid w:val="004E56DC"/>
    <w:rsid w:val="004E76F4"/>
    <w:rsid w:val="004F0B4E"/>
    <w:rsid w:val="004F0B6C"/>
    <w:rsid w:val="004F1892"/>
    <w:rsid w:val="004F2078"/>
    <w:rsid w:val="004F4DA3"/>
    <w:rsid w:val="00506557"/>
    <w:rsid w:val="0050677A"/>
    <w:rsid w:val="00507E92"/>
    <w:rsid w:val="005108D8"/>
    <w:rsid w:val="005116F9"/>
    <w:rsid w:val="00513294"/>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49C"/>
    <w:rsid w:val="005A255B"/>
    <w:rsid w:val="005A662D"/>
    <w:rsid w:val="005B1409"/>
    <w:rsid w:val="005B35D7"/>
    <w:rsid w:val="005B392A"/>
    <w:rsid w:val="005B3AA3"/>
    <w:rsid w:val="005B6F83"/>
    <w:rsid w:val="005C2DA5"/>
    <w:rsid w:val="005C74FB"/>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A54"/>
    <w:rsid w:val="0064151F"/>
    <w:rsid w:val="00641533"/>
    <w:rsid w:val="0064208D"/>
    <w:rsid w:val="00643475"/>
    <w:rsid w:val="0064396A"/>
    <w:rsid w:val="0064624E"/>
    <w:rsid w:val="00650AB9"/>
    <w:rsid w:val="00652B5B"/>
    <w:rsid w:val="00655733"/>
    <w:rsid w:val="00655ACD"/>
    <w:rsid w:val="00656A92"/>
    <w:rsid w:val="00656DDE"/>
    <w:rsid w:val="0066011D"/>
    <w:rsid w:val="0066062A"/>
    <w:rsid w:val="006607C0"/>
    <w:rsid w:val="006613A6"/>
    <w:rsid w:val="006627A2"/>
    <w:rsid w:val="006634E6"/>
    <w:rsid w:val="006655EE"/>
    <w:rsid w:val="00667EE7"/>
    <w:rsid w:val="00670922"/>
    <w:rsid w:val="00670BE1"/>
    <w:rsid w:val="0067218F"/>
    <w:rsid w:val="006741F2"/>
    <w:rsid w:val="00674CC3"/>
    <w:rsid w:val="00675C72"/>
    <w:rsid w:val="006771F9"/>
    <w:rsid w:val="0067762D"/>
    <w:rsid w:val="006776D7"/>
    <w:rsid w:val="00681003"/>
    <w:rsid w:val="006817C9"/>
    <w:rsid w:val="00683748"/>
    <w:rsid w:val="00683ECE"/>
    <w:rsid w:val="00695D12"/>
    <w:rsid w:val="00695FC2"/>
    <w:rsid w:val="00696949"/>
    <w:rsid w:val="00697052"/>
    <w:rsid w:val="006A46FB"/>
    <w:rsid w:val="006A5E28"/>
    <w:rsid w:val="006A697B"/>
    <w:rsid w:val="006A7AFF"/>
    <w:rsid w:val="006B0255"/>
    <w:rsid w:val="006B1816"/>
    <w:rsid w:val="006B2099"/>
    <w:rsid w:val="006B50CF"/>
    <w:rsid w:val="006C03B8"/>
    <w:rsid w:val="006C22BD"/>
    <w:rsid w:val="006C5EC9"/>
    <w:rsid w:val="006C6059"/>
    <w:rsid w:val="006C7150"/>
    <w:rsid w:val="006C7522"/>
    <w:rsid w:val="006D54A5"/>
    <w:rsid w:val="006D6F08"/>
    <w:rsid w:val="006E062C"/>
    <w:rsid w:val="006E1C82"/>
    <w:rsid w:val="006E28B7"/>
    <w:rsid w:val="006E2A9B"/>
    <w:rsid w:val="006E3310"/>
    <w:rsid w:val="006E4E39"/>
    <w:rsid w:val="006E565E"/>
    <w:rsid w:val="006E673D"/>
    <w:rsid w:val="006E744E"/>
    <w:rsid w:val="006E74DE"/>
    <w:rsid w:val="006E7D3B"/>
    <w:rsid w:val="006F1B70"/>
    <w:rsid w:val="006F341D"/>
    <w:rsid w:val="006F3CDE"/>
    <w:rsid w:val="006F4C7E"/>
    <w:rsid w:val="006F58D4"/>
    <w:rsid w:val="006F6582"/>
    <w:rsid w:val="0070346E"/>
    <w:rsid w:val="00704EDB"/>
    <w:rsid w:val="00706101"/>
    <w:rsid w:val="00707072"/>
    <w:rsid w:val="00707D61"/>
    <w:rsid w:val="00712287"/>
    <w:rsid w:val="00712772"/>
    <w:rsid w:val="007148D3"/>
    <w:rsid w:val="00715B9A"/>
    <w:rsid w:val="00717C34"/>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57D5B"/>
    <w:rsid w:val="007604B2"/>
    <w:rsid w:val="00765281"/>
    <w:rsid w:val="00766BAD"/>
    <w:rsid w:val="007729A2"/>
    <w:rsid w:val="007755F2"/>
    <w:rsid w:val="00776971"/>
    <w:rsid w:val="00780A80"/>
    <w:rsid w:val="0078177E"/>
    <w:rsid w:val="00781A73"/>
    <w:rsid w:val="0078304C"/>
    <w:rsid w:val="00783673"/>
    <w:rsid w:val="00785490"/>
    <w:rsid w:val="0078623C"/>
    <w:rsid w:val="007925EA"/>
    <w:rsid w:val="00793CD8"/>
    <w:rsid w:val="00795C92"/>
    <w:rsid w:val="00796231"/>
    <w:rsid w:val="007A026B"/>
    <w:rsid w:val="007A1CB3"/>
    <w:rsid w:val="007A306F"/>
    <w:rsid w:val="007A43A6"/>
    <w:rsid w:val="007A58A6"/>
    <w:rsid w:val="007B3D2D"/>
    <w:rsid w:val="007B49CB"/>
    <w:rsid w:val="007B50AE"/>
    <w:rsid w:val="007B51DF"/>
    <w:rsid w:val="007C05DD"/>
    <w:rsid w:val="007C3D18"/>
    <w:rsid w:val="007C60BF"/>
    <w:rsid w:val="007C6A07"/>
    <w:rsid w:val="007C75A1"/>
    <w:rsid w:val="007C77A5"/>
    <w:rsid w:val="007D04E5"/>
    <w:rsid w:val="007D5901"/>
    <w:rsid w:val="007D7526"/>
    <w:rsid w:val="007E2265"/>
    <w:rsid w:val="007E4610"/>
    <w:rsid w:val="007E4715"/>
    <w:rsid w:val="007E505B"/>
    <w:rsid w:val="007E7091"/>
    <w:rsid w:val="00800A8B"/>
    <w:rsid w:val="00803B55"/>
    <w:rsid w:val="00803FAE"/>
    <w:rsid w:val="0080605F"/>
    <w:rsid w:val="00807786"/>
    <w:rsid w:val="00811FCB"/>
    <w:rsid w:val="008158D6"/>
    <w:rsid w:val="00817196"/>
    <w:rsid w:val="00817CE0"/>
    <w:rsid w:val="008235DB"/>
    <w:rsid w:val="00824AB4"/>
    <w:rsid w:val="008257BB"/>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CE4"/>
    <w:rsid w:val="008941E3"/>
    <w:rsid w:val="00894A88"/>
    <w:rsid w:val="00895386"/>
    <w:rsid w:val="008A21FF"/>
    <w:rsid w:val="008A2CE2"/>
    <w:rsid w:val="008A30AC"/>
    <w:rsid w:val="008A44B8"/>
    <w:rsid w:val="008A51A8"/>
    <w:rsid w:val="008A54C7"/>
    <w:rsid w:val="008A6556"/>
    <w:rsid w:val="008A77D8"/>
    <w:rsid w:val="008B0483"/>
    <w:rsid w:val="008B120C"/>
    <w:rsid w:val="008B1699"/>
    <w:rsid w:val="008B51A0"/>
    <w:rsid w:val="008B592A"/>
    <w:rsid w:val="008B7B5C"/>
    <w:rsid w:val="008C0C99"/>
    <w:rsid w:val="008C2017"/>
    <w:rsid w:val="008C4958"/>
    <w:rsid w:val="008C4BAA"/>
    <w:rsid w:val="008C6AE8"/>
    <w:rsid w:val="008C7573"/>
    <w:rsid w:val="008D00A5"/>
    <w:rsid w:val="008D0348"/>
    <w:rsid w:val="008D34F1"/>
    <w:rsid w:val="008D39D8"/>
    <w:rsid w:val="008D6D1A"/>
    <w:rsid w:val="008E065E"/>
    <w:rsid w:val="008E0927"/>
    <w:rsid w:val="008E1909"/>
    <w:rsid w:val="008E2367"/>
    <w:rsid w:val="008E2CDC"/>
    <w:rsid w:val="008E66A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30A"/>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45B5"/>
    <w:rsid w:val="0096554B"/>
    <w:rsid w:val="0096584A"/>
    <w:rsid w:val="00971F08"/>
    <w:rsid w:val="0097603D"/>
    <w:rsid w:val="00976949"/>
    <w:rsid w:val="00980477"/>
    <w:rsid w:val="00985253"/>
    <w:rsid w:val="009853B3"/>
    <w:rsid w:val="00990630"/>
    <w:rsid w:val="00991761"/>
    <w:rsid w:val="00994DCA"/>
    <w:rsid w:val="0099513F"/>
    <w:rsid w:val="009960EC"/>
    <w:rsid w:val="009970DD"/>
    <w:rsid w:val="00997ED2"/>
    <w:rsid w:val="009A0FBA"/>
    <w:rsid w:val="009A1601"/>
    <w:rsid w:val="009A3BB6"/>
    <w:rsid w:val="009A462D"/>
    <w:rsid w:val="009A54C5"/>
    <w:rsid w:val="009A5CBA"/>
    <w:rsid w:val="009B1F30"/>
    <w:rsid w:val="009B3AC2"/>
    <w:rsid w:val="009B4DF4"/>
    <w:rsid w:val="009B564E"/>
    <w:rsid w:val="009B7E87"/>
    <w:rsid w:val="009C0169"/>
    <w:rsid w:val="009C403E"/>
    <w:rsid w:val="009D044E"/>
    <w:rsid w:val="009D4FF0"/>
    <w:rsid w:val="009D570A"/>
    <w:rsid w:val="009D703C"/>
    <w:rsid w:val="009D718F"/>
    <w:rsid w:val="009E068F"/>
    <w:rsid w:val="009E14E0"/>
    <w:rsid w:val="009E153B"/>
    <w:rsid w:val="009E35DB"/>
    <w:rsid w:val="009E47A3"/>
    <w:rsid w:val="009E6F40"/>
    <w:rsid w:val="009E7C25"/>
    <w:rsid w:val="009F08F3"/>
    <w:rsid w:val="009F1035"/>
    <w:rsid w:val="009F344F"/>
    <w:rsid w:val="00A031D8"/>
    <w:rsid w:val="00A048A8"/>
    <w:rsid w:val="00A04F49"/>
    <w:rsid w:val="00A05094"/>
    <w:rsid w:val="00A13E54"/>
    <w:rsid w:val="00A17F63"/>
    <w:rsid w:val="00A2193B"/>
    <w:rsid w:val="00A2351A"/>
    <w:rsid w:val="00A264A9"/>
    <w:rsid w:val="00A26DCF"/>
    <w:rsid w:val="00A27785"/>
    <w:rsid w:val="00A30187"/>
    <w:rsid w:val="00A3448A"/>
    <w:rsid w:val="00A36297"/>
    <w:rsid w:val="00A4182A"/>
    <w:rsid w:val="00A41E2B"/>
    <w:rsid w:val="00A426B9"/>
    <w:rsid w:val="00A45B74"/>
    <w:rsid w:val="00A47EFC"/>
    <w:rsid w:val="00A52E1D"/>
    <w:rsid w:val="00A539F3"/>
    <w:rsid w:val="00A6127F"/>
    <w:rsid w:val="00A61499"/>
    <w:rsid w:val="00A62A77"/>
    <w:rsid w:val="00A63483"/>
    <w:rsid w:val="00A657D7"/>
    <w:rsid w:val="00A660AC"/>
    <w:rsid w:val="00A67E6C"/>
    <w:rsid w:val="00A71B99"/>
    <w:rsid w:val="00A739D0"/>
    <w:rsid w:val="00A761D4"/>
    <w:rsid w:val="00A77EC4"/>
    <w:rsid w:val="00A839E5"/>
    <w:rsid w:val="00A92879"/>
    <w:rsid w:val="00A9442A"/>
    <w:rsid w:val="00A97F09"/>
    <w:rsid w:val="00AA016F"/>
    <w:rsid w:val="00AA1ED6"/>
    <w:rsid w:val="00AA51D6"/>
    <w:rsid w:val="00AB0BC8"/>
    <w:rsid w:val="00AB11CA"/>
    <w:rsid w:val="00AB14D9"/>
    <w:rsid w:val="00AB4AB8"/>
    <w:rsid w:val="00AB655E"/>
    <w:rsid w:val="00AC007F"/>
    <w:rsid w:val="00AC2ECD"/>
    <w:rsid w:val="00AC3119"/>
    <w:rsid w:val="00AC49FB"/>
    <w:rsid w:val="00AC5A10"/>
    <w:rsid w:val="00AC5FB7"/>
    <w:rsid w:val="00AD0AA3"/>
    <w:rsid w:val="00AD3F94"/>
    <w:rsid w:val="00AD4A5A"/>
    <w:rsid w:val="00AE27AC"/>
    <w:rsid w:val="00AE40E0"/>
    <w:rsid w:val="00AE4DBA"/>
    <w:rsid w:val="00AE4F07"/>
    <w:rsid w:val="00AF1C5D"/>
    <w:rsid w:val="00AF42D7"/>
    <w:rsid w:val="00B006FE"/>
    <w:rsid w:val="00B007CB"/>
    <w:rsid w:val="00B02811"/>
    <w:rsid w:val="00B02AA9"/>
    <w:rsid w:val="00B02FA3"/>
    <w:rsid w:val="00B05084"/>
    <w:rsid w:val="00B153A8"/>
    <w:rsid w:val="00B157F9"/>
    <w:rsid w:val="00B20256"/>
    <w:rsid w:val="00B20D09"/>
    <w:rsid w:val="00B2286C"/>
    <w:rsid w:val="00B2763F"/>
    <w:rsid w:val="00B27AAC"/>
    <w:rsid w:val="00B30929"/>
    <w:rsid w:val="00B31C77"/>
    <w:rsid w:val="00B372AA"/>
    <w:rsid w:val="00B40445"/>
    <w:rsid w:val="00B409E0"/>
    <w:rsid w:val="00B41888"/>
    <w:rsid w:val="00B45A52"/>
    <w:rsid w:val="00B46175"/>
    <w:rsid w:val="00B540D1"/>
    <w:rsid w:val="00B548B7"/>
    <w:rsid w:val="00B664C7"/>
    <w:rsid w:val="00B739F6"/>
    <w:rsid w:val="00B77A2B"/>
    <w:rsid w:val="00B77EF3"/>
    <w:rsid w:val="00B81A6C"/>
    <w:rsid w:val="00B85DE5"/>
    <w:rsid w:val="00B90F73"/>
    <w:rsid w:val="00B93B59"/>
    <w:rsid w:val="00B9406A"/>
    <w:rsid w:val="00B9454C"/>
    <w:rsid w:val="00BA2280"/>
    <w:rsid w:val="00BA2A08"/>
    <w:rsid w:val="00BA4401"/>
    <w:rsid w:val="00BA56D2"/>
    <w:rsid w:val="00BA76E0"/>
    <w:rsid w:val="00BB2A25"/>
    <w:rsid w:val="00BB41A3"/>
    <w:rsid w:val="00BB51E9"/>
    <w:rsid w:val="00BC0FDC"/>
    <w:rsid w:val="00BC13D2"/>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F9B"/>
    <w:rsid w:val="00C10478"/>
    <w:rsid w:val="00C12107"/>
    <w:rsid w:val="00C14D4B"/>
    <w:rsid w:val="00C154BB"/>
    <w:rsid w:val="00C21274"/>
    <w:rsid w:val="00C25A28"/>
    <w:rsid w:val="00C268E6"/>
    <w:rsid w:val="00C279B5"/>
    <w:rsid w:val="00C27C45"/>
    <w:rsid w:val="00C3719D"/>
    <w:rsid w:val="00C37CB2"/>
    <w:rsid w:val="00C473A5"/>
    <w:rsid w:val="00C5347B"/>
    <w:rsid w:val="00C54995"/>
    <w:rsid w:val="00C54D41"/>
    <w:rsid w:val="00C60783"/>
    <w:rsid w:val="00C64672"/>
    <w:rsid w:val="00C70697"/>
    <w:rsid w:val="00C72093"/>
    <w:rsid w:val="00C72EF4"/>
    <w:rsid w:val="00C744FE"/>
    <w:rsid w:val="00C75333"/>
    <w:rsid w:val="00C75D2F"/>
    <w:rsid w:val="00C767BE"/>
    <w:rsid w:val="00C76E3C"/>
    <w:rsid w:val="00C81568"/>
    <w:rsid w:val="00C9027A"/>
    <w:rsid w:val="00C9068E"/>
    <w:rsid w:val="00C921C9"/>
    <w:rsid w:val="00C93814"/>
    <w:rsid w:val="00C93C4B"/>
    <w:rsid w:val="00C944AB"/>
    <w:rsid w:val="00C95B40"/>
    <w:rsid w:val="00CA1ED8"/>
    <w:rsid w:val="00CB1F63"/>
    <w:rsid w:val="00CB37CD"/>
    <w:rsid w:val="00CB7170"/>
    <w:rsid w:val="00CC040E"/>
    <w:rsid w:val="00CC111F"/>
    <w:rsid w:val="00CC2011"/>
    <w:rsid w:val="00CC3EA0"/>
    <w:rsid w:val="00CC7B45"/>
    <w:rsid w:val="00CD1188"/>
    <w:rsid w:val="00CD2ED1"/>
    <w:rsid w:val="00CD337B"/>
    <w:rsid w:val="00CD4753"/>
    <w:rsid w:val="00CE0424"/>
    <w:rsid w:val="00CE7561"/>
    <w:rsid w:val="00CF1354"/>
    <w:rsid w:val="00CF3B1F"/>
    <w:rsid w:val="00CF3BF6"/>
    <w:rsid w:val="00CF625B"/>
    <w:rsid w:val="00CF65DA"/>
    <w:rsid w:val="00CF687E"/>
    <w:rsid w:val="00D02A71"/>
    <w:rsid w:val="00D0349B"/>
    <w:rsid w:val="00D10249"/>
    <w:rsid w:val="00D115C3"/>
    <w:rsid w:val="00D11897"/>
    <w:rsid w:val="00D13135"/>
    <w:rsid w:val="00D13E4E"/>
    <w:rsid w:val="00D239A7"/>
    <w:rsid w:val="00D23F47"/>
    <w:rsid w:val="00D245AF"/>
    <w:rsid w:val="00D36E71"/>
    <w:rsid w:val="00D37D87"/>
    <w:rsid w:val="00D40B33"/>
    <w:rsid w:val="00D4318F"/>
    <w:rsid w:val="00D438BF"/>
    <w:rsid w:val="00D440F8"/>
    <w:rsid w:val="00D546FF"/>
    <w:rsid w:val="00D55AD5"/>
    <w:rsid w:val="00D576CA"/>
    <w:rsid w:val="00D61AF5"/>
    <w:rsid w:val="00D64CC2"/>
    <w:rsid w:val="00D652B5"/>
    <w:rsid w:val="00D66155"/>
    <w:rsid w:val="00D708B0"/>
    <w:rsid w:val="00D77B1D"/>
    <w:rsid w:val="00D800BB"/>
    <w:rsid w:val="00D8021F"/>
    <w:rsid w:val="00D80383"/>
    <w:rsid w:val="00D823C6"/>
    <w:rsid w:val="00D8327F"/>
    <w:rsid w:val="00D86CA3"/>
    <w:rsid w:val="00D871CE"/>
    <w:rsid w:val="00D90319"/>
    <w:rsid w:val="00D9196D"/>
    <w:rsid w:val="00D9291A"/>
    <w:rsid w:val="00D92982"/>
    <w:rsid w:val="00D9692F"/>
    <w:rsid w:val="00DA305E"/>
    <w:rsid w:val="00DA5417"/>
    <w:rsid w:val="00DA56E8"/>
    <w:rsid w:val="00DB0A9F"/>
    <w:rsid w:val="00DB377D"/>
    <w:rsid w:val="00DB672A"/>
    <w:rsid w:val="00DC2D36"/>
    <w:rsid w:val="00DC53EF"/>
    <w:rsid w:val="00DE1990"/>
    <w:rsid w:val="00DE5608"/>
    <w:rsid w:val="00DE58D0"/>
    <w:rsid w:val="00DE654F"/>
    <w:rsid w:val="00DF0B6E"/>
    <w:rsid w:val="00DF15E0"/>
    <w:rsid w:val="00DF37A0"/>
    <w:rsid w:val="00DF66E1"/>
    <w:rsid w:val="00E02BD7"/>
    <w:rsid w:val="00E110E7"/>
    <w:rsid w:val="00E118F8"/>
    <w:rsid w:val="00E11B20"/>
    <w:rsid w:val="00E17FA2"/>
    <w:rsid w:val="00E22330"/>
    <w:rsid w:val="00E30B5A"/>
    <w:rsid w:val="00E3123D"/>
    <w:rsid w:val="00E31461"/>
    <w:rsid w:val="00E31D43"/>
    <w:rsid w:val="00E32608"/>
    <w:rsid w:val="00E329F9"/>
    <w:rsid w:val="00E34188"/>
    <w:rsid w:val="00E34B6E"/>
    <w:rsid w:val="00E35559"/>
    <w:rsid w:val="00E3723A"/>
    <w:rsid w:val="00E37860"/>
    <w:rsid w:val="00E446F1"/>
    <w:rsid w:val="00E44DD3"/>
    <w:rsid w:val="00E46886"/>
    <w:rsid w:val="00E47AEF"/>
    <w:rsid w:val="00E5386E"/>
    <w:rsid w:val="00E53B75"/>
    <w:rsid w:val="00E54E3B"/>
    <w:rsid w:val="00E57565"/>
    <w:rsid w:val="00E62308"/>
    <w:rsid w:val="00E63838"/>
    <w:rsid w:val="00E64434"/>
    <w:rsid w:val="00E67C51"/>
    <w:rsid w:val="00E71CAD"/>
    <w:rsid w:val="00E72EFC"/>
    <w:rsid w:val="00E758EC"/>
    <w:rsid w:val="00E8234C"/>
    <w:rsid w:val="00E83AA9"/>
    <w:rsid w:val="00E85928"/>
    <w:rsid w:val="00E87822"/>
    <w:rsid w:val="00E87CE3"/>
    <w:rsid w:val="00E90395"/>
    <w:rsid w:val="00E90E49"/>
    <w:rsid w:val="00E917F9"/>
    <w:rsid w:val="00E9213C"/>
    <w:rsid w:val="00E9291C"/>
    <w:rsid w:val="00E93FFE"/>
    <w:rsid w:val="00E94F8A"/>
    <w:rsid w:val="00EA7A41"/>
    <w:rsid w:val="00EB077B"/>
    <w:rsid w:val="00EB31C6"/>
    <w:rsid w:val="00EB3DE7"/>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2EA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5CB6"/>
    <w:rsid w:val="00F868F5"/>
    <w:rsid w:val="00F9056A"/>
    <w:rsid w:val="00F90F8D"/>
    <w:rsid w:val="00F92782"/>
    <w:rsid w:val="00F93AA9"/>
    <w:rsid w:val="00F96985"/>
    <w:rsid w:val="00F97838"/>
    <w:rsid w:val="00FA2BB3"/>
    <w:rsid w:val="00FB4C80"/>
    <w:rsid w:val="00FB6A6A"/>
    <w:rsid w:val="00FC1DBC"/>
    <w:rsid w:val="00FC434D"/>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81512"/>
  <w15:chartTrackingRefBased/>
  <w15:docId w15:val="{9E58F600-9530-4320-8274-ED1E5005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character" w:customStyle="1" w:styleId="Doc-titleChar">
    <w:name w:val="Doc-title Char"/>
    <w:basedOn w:val="DefaultParagraphFont"/>
    <w:link w:val="Doc-title"/>
    <w:locked/>
    <w:rsid w:val="003A4244"/>
    <w:rPr>
      <w:rFonts w:ascii="Arial" w:hAnsi="Arial" w:cs="Arial"/>
    </w:rPr>
  </w:style>
  <w:style w:type="paragraph" w:customStyle="1" w:styleId="Doc-title">
    <w:name w:val="Doc-title"/>
    <w:basedOn w:val="Normal"/>
    <w:link w:val="Doc-titleChar"/>
    <w:rsid w:val="003A4244"/>
    <w:pPr>
      <w:overflowPunct/>
      <w:autoSpaceDE/>
      <w:autoSpaceDN/>
      <w:adjustRightInd/>
      <w:spacing w:before="60" w:after="0"/>
      <w:ind w:left="1259" w:hanging="1259"/>
      <w:textAlignment w:val="auto"/>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236">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529149237">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765567603">
      <w:bodyDiv w:val="1"/>
      <w:marLeft w:val="0"/>
      <w:marRight w:val="0"/>
      <w:marTop w:val="0"/>
      <w:marBottom w:val="0"/>
      <w:divBdr>
        <w:top w:val="none" w:sz="0" w:space="0" w:color="auto"/>
        <w:left w:val="none" w:sz="0" w:space="0" w:color="auto"/>
        <w:bottom w:val="none" w:sz="0" w:space="0" w:color="auto"/>
        <w:right w:val="none" w:sz="0" w:space="0" w:color="auto"/>
      </w:divBdr>
      <w:divsChild>
        <w:div w:id="204879629">
          <w:marLeft w:val="0"/>
          <w:marRight w:val="0"/>
          <w:marTop w:val="0"/>
          <w:marBottom w:val="0"/>
          <w:divBdr>
            <w:top w:val="none" w:sz="0" w:space="0" w:color="auto"/>
            <w:left w:val="none" w:sz="0" w:space="0" w:color="auto"/>
            <w:bottom w:val="none" w:sz="0" w:space="0" w:color="auto"/>
            <w:right w:val="none" w:sz="0" w:space="0" w:color="auto"/>
          </w:divBdr>
        </w:div>
        <w:div w:id="2105687748">
          <w:marLeft w:val="0"/>
          <w:marRight w:val="0"/>
          <w:marTop w:val="0"/>
          <w:marBottom w:val="0"/>
          <w:divBdr>
            <w:top w:val="none" w:sz="0" w:space="0" w:color="auto"/>
            <w:left w:val="none" w:sz="0" w:space="0" w:color="auto"/>
            <w:bottom w:val="none" w:sz="0" w:space="0" w:color="auto"/>
            <w:right w:val="none" w:sz="0" w:space="0" w:color="auto"/>
          </w:divBdr>
        </w:div>
        <w:div w:id="1847284888">
          <w:marLeft w:val="0"/>
          <w:marRight w:val="0"/>
          <w:marTop w:val="0"/>
          <w:marBottom w:val="0"/>
          <w:divBdr>
            <w:top w:val="none" w:sz="0" w:space="0" w:color="auto"/>
            <w:left w:val="none" w:sz="0" w:space="0" w:color="auto"/>
            <w:bottom w:val="none" w:sz="0" w:space="0" w:color="auto"/>
            <w:right w:val="none" w:sz="0" w:space="0" w:color="auto"/>
          </w:divBdr>
        </w:div>
        <w:div w:id="2088722085">
          <w:marLeft w:val="0"/>
          <w:marRight w:val="0"/>
          <w:marTop w:val="0"/>
          <w:marBottom w:val="0"/>
          <w:divBdr>
            <w:top w:val="none" w:sz="0" w:space="0" w:color="auto"/>
            <w:left w:val="none" w:sz="0" w:space="0" w:color="auto"/>
            <w:bottom w:val="none" w:sz="0" w:space="0" w:color="auto"/>
            <w:right w:val="none" w:sz="0" w:space="0" w:color="auto"/>
          </w:divBdr>
        </w:div>
        <w:div w:id="279184457">
          <w:marLeft w:val="0"/>
          <w:marRight w:val="0"/>
          <w:marTop w:val="0"/>
          <w:marBottom w:val="0"/>
          <w:divBdr>
            <w:top w:val="none" w:sz="0" w:space="0" w:color="auto"/>
            <w:left w:val="none" w:sz="0" w:space="0" w:color="auto"/>
            <w:bottom w:val="none" w:sz="0" w:space="0" w:color="auto"/>
            <w:right w:val="none" w:sz="0" w:space="0" w:color="auto"/>
          </w:divBdr>
        </w:div>
        <w:div w:id="1749156431">
          <w:marLeft w:val="0"/>
          <w:marRight w:val="0"/>
          <w:marTop w:val="0"/>
          <w:marBottom w:val="0"/>
          <w:divBdr>
            <w:top w:val="none" w:sz="0" w:space="0" w:color="auto"/>
            <w:left w:val="none" w:sz="0" w:space="0" w:color="auto"/>
            <w:bottom w:val="none" w:sz="0" w:space="0" w:color="auto"/>
            <w:right w:val="none" w:sz="0" w:space="0" w:color="auto"/>
          </w:divBdr>
        </w:div>
        <w:div w:id="692654812">
          <w:marLeft w:val="0"/>
          <w:marRight w:val="0"/>
          <w:marTop w:val="0"/>
          <w:marBottom w:val="0"/>
          <w:divBdr>
            <w:top w:val="none" w:sz="0" w:space="0" w:color="auto"/>
            <w:left w:val="none" w:sz="0" w:space="0" w:color="auto"/>
            <w:bottom w:val="none" w:sz="0" w:space="0" w:color="auto"/>
            <w:right w:val="none" w:sz="0" w:space="0" w:color="auto"/>
          </w:divBdr>
        </w:div>
      </w:divsChild>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65284\Documents\3GPP\tsg_ran\WG2_RL2\TSGR2_119bis-e\Docs\R2-22094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9bis-e\Docs\R2-220949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E7F76EE-D415-4F8D-B2FB-B53EA22EC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163</TotalTime>
  <Pages>18</Pages>
  <Words>5889</Words>
  <Characters>33568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Ericsson Helka-Liina</cp:lastModifiedBy>
  <cp:revision>84</cp:revision>
  <cp:lastPrinted>2008-01-30T21:09:00Z</cp:lastPrinted>
  <dcterms:created xsi:type="dcterms:W3CDTF">2022-10-06T08:57:00Z</dcterms:created>
  <dcterms:modified xsi:type="dcterms:W3CDTF">2022-10-06T15:33:00Z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